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106" w:type="dxa"/>
        <w:tblBorders>
          <w:top w:val="single" w:sz="18" w:space="0" w:color="538135"/>
          <w:left w:val="single" w:sz="18" w:space="0" w:color="538135"/>
          <w:bottom w:val="single" w:sz="18" w:space="0" w:color="538135"/>
          <w:right w:val="single" w:sz="18" w:space="0" w:color="538135"/>
          <w:insideH w:val="single" w:sz="18" w:space="0" w:color="538135"/>
          <w:insideV w:val="single" w:sz="18" w:space="0" w:color="538135"/>
        </w:tblBorders>
        <w:tblLook w:val="00A0"/>
      </w:tblPr>
      <w:tblGrid>
        <w:gridCol w:w="1139"/>
        <w:gridCol w:w="656"/>
        <w:gridCol w:w="7873"/>
        <w:gridCol w:w="3248"/>
        <w:gridCol w:w="2698"/>
      </w:tblGrid>
      <w:tr w:rsidR="00F604CE" w:rsidRPr="0063564A">
        <w:trPr>
          <w:cantSplit/>
          <w:trHeight w:val="1195"/>
        </w:trPr>
        <w:tc>
          <w:tcPr>
            <w:tcW w:w="365" w:type="pct"/>
            <w:textDirection w:val="btLr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TARİH</w:t>
            </w:r>
          </w:p>
        </w:tc>
        <w:tc>
          <w:tcPr>
            <w:tcW w:w="210" w:type="pct"/>
            <w:textDirection w:val="btLr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521" w:type="pct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040" w:type="pct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ETKİNLİKLER</w:t>
            </w:r>
          </w:p>
        </w:tc>
        <w:tc>
          <w:tcPr>
            <w:tcW w:w="864" w:type="pct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KULLANILAN EĞİTİM TEKNOLOJİLERİ, ARAÇ VE GEREÇLER</w:t>
            </w:r>
          </w:p>
        </w:tc>
      </w:tr>
      <w:tr w:rsidR="00F604CE" w:rsidRPr="0063564A">
        <w:trPr>
          <w:cantSplit/>
          <w:trHeight w:val="818"/>
        </w:trPr>
        <w:tc>
          <w:tcPr>
            <w:tcW w:w="365" w:type="pct"/>
            <w:vMerge w:val="restart"/>
            <w:shd w:val="clear" w:color="auto" w:fill="FFFFFF"/>
            <w:textDirection w:val="btLr"/>
            <w:vAlign w:val="center"/>
          </w:tcPr>
          <w:p w:rsidR="00F604CE" w:rsidRPr="0063564A" w:rsidRDefault="00F604CE" w:rsidP="001C428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18-22 EYLÜL</w:t>
            </w:r>
          </w:p>
          <w:p w:rsidR="00F604CE" w:rsidRPr="0063564A" w:rsidRDefault="00F604CE" w:rsidP="001C428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2017</w:t>
            </w:r>
          </w:p>
        </w:tc>
        <w:tc>
          <w:tcPr>
            <w:tcW w:w="210" w:type="pct"/>
            <w:vMerge w:val="restart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21" w:type="pct"/>
            <w:vAlign w:val="center"/>
          </w:tcPr>
          <w:p w:rsidR="00F604CE" w:rsidRPr="0063564A" w:rsidRDefault="00F604CE" w:rsidP="006600A0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harf bulmacalarını çözebilmekten zevk alabilme.</w:t>
            </w:r>
          </w:p>
          <w:p w:rsidR="00F604CE" w:rsidRPr="0063564A" w:rsidRDefault="00F604CE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040" w:type="pct"/>
            <w:vAlign w:val="center"/>
          </w:tcPr>
          <w:p w:rsidR="00F604CE" w:rsidRPr="0063564A" w:rsidRDefault="00F604CE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Bulmaca Çözme</w:t>
            </w:r>
          </w:p>
        </w:tc>
        <w:tc>
          <w:tcPr>
            <w:tcW w:w="864" w:type="pct"/>
            <w:vMerge w:val="restart"/>
            <w:vAlign w:val="center"/>
          </w:tcPr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Bilgisayar,</w:t>
            </w:r>
          </w:p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Hikaye Kitapları,</w:t>
            </w:r>
          </w:p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Masal Kitapları,</w:t>
            </w:r>
          </w:p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Bulmacalar,</w:t>
            </w:r>
          </w:p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Çizgi Film cd’leri,</w:t>
            </w:r>
          </w:p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Şarkı cd’leri,</w:t>
            </w:r>
          </w:p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Sayışma ve Tekerleme Kitapları,</w:t>
            </w:r>
          </w:p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Toplar,</w:t>
            </w:r>
          </w:p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Defter, kalem</w:t>
            </w:r>
          </w:p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Karton, makas, yapıştırıcı</w:t>
            </w:r>
          </w:p>
        </w:tc>
      </w:tr>
      <w:tr w:rsidR="00F604CE" w:rsidRPr="0063564A">
        <w:trPr>
          <w:cantSplit/>
          <w:trHeight w:val="818"/>
        </w:trPr>
        <w:tc>
          <w:tcPr>
            <w:tcW w:w="365" w:type="pct"/>
            <w:vMerge/>
            <w:shd w:val="clear" w:color="auto" w:fill="FFFFFF"/>
            <w:textDirection w:val="btLr"/>
            <w:vAlign w:val="center"/>
          </w:tcPr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521" w:type="pct"/>
            <w:vAlign w:val="center"/>
          </w:tcPr>
          <w:p w:rsidR="00F604CE" w:rsidRPr="0063564A" w:rsidRDefault="00F604CE" w:rsidP="006600A0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harf bulmacalarını çözebilmekten zevk alabilme.</w:t>
            </w:r>
          </w:p>
          <w:p w:rsidR="00F604CE" w:rsidRPr="0063564A" w:rsidRDefault="00F604CE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040" w:type="pct"/>
            <w:vAlign w:val="center"/>
          </w:tcPr>
          <w:p w:rsidR="00F604CE" w:rsidRPr="0063564A" w:rsidRDefault="00F604CE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Bulmaca Çözme</w:t>
            </w:r>
          </w:p>
        </w:tc>
        <w:tc>
          <w:tcPr>
            <w:tcW w:w="864" w:type="pct"/>
            <w:vMerge/>
            <w:vAlign w:val="center"/>
          </w:tcPr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818"/>
        </w:trPr>
        <w:tc>
          <w:tcPr>
            <w:tcW w:w="365" w:type="pct"/>
            <w:vMerge w:val="restart"/>
            <w:shd w:val="clear" w:color="auto" w:fill="FFFFFF"/>
            <w:textDirection w:val="btLr"/>
            <w:vAlign w:val="center"/>
          </w:tcPr>
          <w:p w:rsidR="00F604CE" w:rsidRPr="0063564A" w:rsidRDefault="00F604CE" w:rsidP="00CB77B3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25-29 EYLÜL</w:t>
            </w:r>
          </w:p>
          <w:p w:rsidR="00F604CE" w:rsidRPr="0063564A" w:rsidRDefault="00F604CE" w:rsidP="00CB77B3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2017</w:t>
            </w:r>
          </w:p>
        </w:tc>
        <w:tc>
          <w:tcPr>
            <w:tcW w:w="210" w:type="pct"/>
            <w:vMerge w:val="restart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21" w:type="pct"/>
            <w:vAlign w:val="center"/>
          </w:tcPr>
          <w:p w:rsidR="00F604CE" w:rsidRPr="0063564A" w:rsidRDefault="00F604CE" w:rsidP="006600A0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Ders içi ve ders dışı fiziksel etkinliklere katılmaya istek duyar.</w:t>
            </w:r>
          </w:p>
          <w:p w:rsidR="00F604CE" w:rsidRPr="0063564A" w:rsidRDefault="00F604CE" w:rsidP="006600A0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16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040" w:type="pct"/>
            <w:vAlign w:val="center"/>
          </w:tcPr>
          <w:p w:rsidR="00F604CE" w:rsidRPr="0063564A" w:rsidRDefault="00F604CE" w:rsidP="006600A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Oyun Oynama</w:t>
            </w:r>
          </w:p>
          <w:p w:rsidR="00F604CE" w:rsidRPr="0063564A" w:rsidRDefault="00F604CE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(Yakan Top)</w:t>
            </w:r>
          </w:p>
        </w:tc>
        <w:tc>
          <w:tcPr>
            <w:tcW w:w="864" w:type="pct"/>
            <w:vMerge/>
            <w:vAlign w:val="center"/>
          </w:tcPr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818"/>
        </w:trPr>
        <w:tc>
          <w:tcPr>
            <w:tcW w:w="365" w:type="pct"/>
            <w:vMerge/>
            <w:shd w:val="clear" w:color="auto" w:fill="FFFFFF"/>
            <w:textDirection w:val="btLr"/>
            <w:vAlign w:val="center"/>
          </w:tcPr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521" w:type="pct"/>
            <w:vAlign w:val="center"/>
          </w:tcPr>
          <w:p w:rsidR="00F604CE" w:rsidRPr="0063564A" w:rsidRDefault="00F604CE" w:rsidP="006600A0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Ders içi ve ders dışı fiziksel etkinliklere katılmaya istek duyar.</w:t>
            </w:r>
          </w:p>
          <w:p w:rsidR="00F604CE" w:rsidRPr="0063564A" w:rsidRDefault="00F604CE" w:rsidP="006600A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040" w:type="pct"/>
            <w:vAlign w:val="center"/>
          </w:tcPr>
          <w:p w:rsidR="00F604CE" w:rsidRPr="0063564A" w:rsidRDefault="00F604CE" w:rsidP="006600A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Oyun Oynama</w:t>
            </w:r>
          </w:p>
          <w:p w:rsidR="00F604CE" w:rsidRPr="0063564A" w:rsidRDefault="00F604CE" w:rsidP="006600A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(Yakan Top)</w:t>
            </w:r>
          </w:p>
        </w:tc>
        <w:tc>
          <w:tcPr>
            <w:tcW w:w="864" w:type="pct"/>
            <w:vMerge/>
            <w:vAlign w:val="center"/>
          </w:tcPr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818"/>
        </w:trPr>
        <w:tc>
          <w:tcPr>
            <w:tcW w:w="365" w:type="pct"/>
            <w:vMerge w:val="restart"/>
            <w:tcBorders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604CE" w:rsidRPr="0063564A" w:rsidRDefault="00F604CE" w:rsidP="00CB77B3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2-6 EKİM</w:t>
            </w:r>
          </w:p>
          <w:p w:rsidR="00F604CE" w:rsidRPr="0063564A" w:rsidRDefault="00F604CE" w:rsidP="001C428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2017</w:t>
            </w:r>
          </w:p>
        </w:tc>
        <w:tc>
          <w:tcPr>
            <w:tcW w:w="210" w:type="pct"/>
            <w:vMerge w:val="restart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21" w:type="pct"/>
            <w:vAlign w:val="center"/>
          </w:tcPr>
          <w:p w:rsidR="00F604CE" w:rsidRPr="0063564A" w:rsidRDefault="00F604CE" w:rsidP="006600A0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şiirleri doğal bir sesle okuyabilme</w:t>
            </w:r>
          </w:p>
          <w:p w:rsidR="00F604CE" w:rsidRPr="0063564A" w:rsidRDefault="00F604CE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040" w:type="pct"/>
            <w:vAlign w:val="center"/>
          </w:tcPr>
          <w:p w:rsidR="00F604CE" w:rsidRPr="0063564A" w:rsidRDefault="00F604CE" w:rsidP="006600A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Şiir Okuma</w:t>
            </w:r>
          </w:p>
        </w:tc>
        <w:tc>
          <w:tcPr>
            <w:tcW w:w="864" w:type="pct"/>
            <w:vMerge/>
            <w:vAlign w:val="center"/>
          </w:tcPr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818"/>
        </w:trPr>
        <w:tc>
          <w:tcPr>
            <w:tcW w:w="365" w:type="pct"/>
            <w:vMerge/>
            <w:shd w:val="clear" w:color="auto" w:fill="FFFFFF"/>
            <w:textDirection w:val="btLr"/>
            <w:vAlign w:val="center"/>
          </w:tcPr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vAlign w:val="center"/>
          </w:tcPr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521" w:type="pct"/>
            <w:vAlign w:val="center"/>
          </w:tcPr>
          <w:p w:rsidR="00F604CE" w:rsidRPr="0063564A" w:rsidRDefault="00F604CE" w:rsidP="006600A0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şiirleri doğal bir sesle okuyabilme</w:t>
            </w:r>
          </w:p>
          <w:p w:rsidR="00F604CE" w:rsidRPr="0063564A" w:rsidRDefault="00F604CE" w:rsidP="006600A0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16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040" w:type="pct"/>
            <w:vAlign w:val="center"/>
          </w:tcPr>
          <w:p w:rsidR="00F604CE" w:rsidRPr="0063564A" w:rsidRDefault="00F604CE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Şiir Okuma</w:t>
            </w:r>
          </w:p>
        </w:tc>
        <w:tc>
          <w:tcPr>
            <w:tcW w:w="864" w:type="pct"/>
            <w:vMerge/>
            <w:vAlign w:val="center"/>
          </w:tcPr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818"/>
        </w:trPr>
        <w:tc>
          <w:tcPr>
            <w:tcW w:w="365" w:type="pct"/>
            <w:vMerge w:val="restart"/>
            <w:shd w:val="clear" w:color="auto" w:fill="FFFFFF"/>
            <w:textDirection w:val="btLr"/>
            <w:vAlign w:val="center"/>
          </w:tcPr>
          <w:p w:rsidR="00F604CE" w:rsidRPr="0063564A" w:rsidRDefault="00F604CE" w:rsidP="00CB77B3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9-13 EKİM</w:t>
            </w:r>
          </w:p>
          <w:p w:rsidR="00F604CE" w:rsidRPr="0063564A" w:rsidRDefault="00F604CE" w:rsidP="00CB77B3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2017</w:t>
            </w:r>
          </w:p>
        </w:tc>
        <w:tc>
          <w:tcPr>
            <w:tcW w:w="210" w:type="pct"/>
            <w:vMerge w:val="restart"/>
            <w:vAlign w:val="center"/>
          </w:tcPr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21" w:type="pct"/>
            <w:vAlign w:val="center"/>
          </w:tcPr>
          <w:p w:rsidR="00F604CE" w:rsidRPr="0063564A" w:rsidRDefault="00F604CE" w:rsidP="006600A0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Mutluluk, üzüntü, sevinç, öfke, tiksinme, korku duygularını ifade eder.</w:t>
            </w:r>
          </w:p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040" w:type="pct"/>
            <w:vAlign w:val="center"/>
          </w:tcPr>
          <w:p w:rsidR="00F604CE" w:rsidRPr="0063564A" w:rsidRDefault="00F604CE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Bulmaca Çözme</w:t>
            </w:r>
          </w:p>
        </w:tc>
        <w:tc>
          <w:tcPr>
            <w:tcW w:w="864" w:type="pct"/>
            <w:vMerge/>
            <w:vAlign w:val="center"/>
          </w:tcPr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818"/>
        </w:trPr>
        <w:tc>
          <w:tcPr>
            <w:tcW w:w="365" w:type="pct"/>
            <w:vMerge/>
            <w:shd w:val="clear" w:color="auto" w:fill="FFFFFF"/>
            <w:textDirection w:val="btLr"/>
            <w:vAlign w:val="center"/>
          </w:tcPr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vAlign w:val="center"/>
          </w:tcPr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521" w:type="pct"/>
            <w:vAlign w:val="center"/>
          </w:tcPr>
          <w:p w:rsidR="00F604CE" w:rsidRPr="0063564A" w:rsidRDefault="00F604CE" w:rsidP="006600A0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Duyguların iletişimdeki önemini fark eder.</w:t>
            </w:r>
          </w:p>
          <w:p w:rsidR="00F604CE" w:rsidRPr="0063564A" w:rsidRDefault="00F604CE" w:rsidP="006600A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040" w:type="pct"/>
            <w:vAlign w:val="center"/>
          </w:tcPr>
          <w:p w:rsidR="00F604CE" w:rsidRPr="0063564A" w:rsidRDefault="00F604CE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</w:t>
            </w:r>
          </w:p>
          <w:p w:rsidR="00F604CE" w:rsidRPr="0063564A" w:rsidRDefault="00F604CE" w:rsidP="006600A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(Masal Anlatma)</w:t>
            </w:r>
          </w:p>
        </w:tc>
        <w:tc>
          <w:tcPr>
            <w:tcW w:w="864" w:type="pct"/>
            <w:vMerge/>
            <w:vAlign w:val="center"/>
          </w:tcPr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818"/>
        </w:trPr>
        <w:tc>
          <w:tcPr>
            <w:tcW w:w="365" w:type="pct"/>
            <w:vMerge w:val="restart"/>
            <w:shd w:val="clear" w:color="auto" w:fill="FFFFFF"/>
            <w:textDirection w:val="btLr"/>
            <w:vAlign w:val="center"/>
          </w:tcPr>
          <w:p w:rsidR="00F604CE" w:rsidRPr="0063564A" w:rsidRDefault="00F604CE" w:rsidP="00CB77B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16-20 EKİM</w:t>
            </w:r>
          </w:p>
          <w:p w:rsidR="00F604CE" w:rsidRPr="0063564A" w:rsidRDefault="00F604CE" w:rsidP="00CB77B3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2017</w:t>
            </w:r>
          </w:p>
        </w:tc>
        <w:tc>
          <w:tcPr>
            <w:tcW w:w="210" w:type="pct"/>
            <w:vMerge w:val="restart"/>
            <w:vAlign w:val="center"/>
          </w:tcPr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21" w:type="pct"/>
            <w:vAlign w:val="center"/>
          </w:tcPr>
          <w:p w:rsidR="00F604CE" w:rsidRPr="0063564A" w:rsidRDefault="00F604CE" w:rsidP="006600A0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Duyguların iletişimdeki önemini fark eder.</w:t>
            </w:r>
          </w:p>
          <w:p w:rsidR="00F604CE" w:rsidRPr="0063564A" w:rsidRDefault="00F604CE" w:rsidP="006600A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040" w:type="pct"/>
            <w:vAlign w:val="center"/>
          </w:tcPr>
          <w:p w:rsidR="00F604CE" w:rsidRPr="0063564A" w:rsidRDefault="00F604CE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</w:t>
            </w:r>
          </w:p>
          <w:p w:rsidR="00F604CE" w:rsidRPr="0063564A" w:rsidRDefault="00F604CE" w:rsidP="006600A0">
            <w:pPr>
              <w:pStyle w:val="yeni"/>
              <w:tabs>
                <w:tab w:val="left" w:pos="335"/>
                <w:tab w:val="left" w:pos="868"/>
              </w:tabs>
              <w:spacing w:line="24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(Masal Anlatma)</w:t>
            </w:r>
          </w:p>
        </w:tc>
        <w:tc>
          <w:tcPr>
            <w:tcW w:w="864" w:type="pct"/>
            <w:vMerge/>
            <w:vAlign w:val="center"/>
          </w:tcPr>
          <w:p w:rsidR="00F604CE" w:rsidRPr="0063564A" w:rsidRDefault="00F604CE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1052"/>
        </w:trPr>
        <w:tc>
          <w:tcPr>
            <w:tcW w:w="365" w:type="pct"/>
            <w:vMerge/>
            <w:textDirection w:val="btLr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10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521" w:type="pct"/>
            <w:vAlign w:val="center"/>
          </w:tcPr>
          <w:p w:rsidR="00F604CE" w:rsidRPr="0063564A" w:rsidRDefault="00F604CE" w:rsidP="0020212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Boş zamanlarını eğitici oyunlar oynayarak değerlendirebilme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040" w:type="pct"/>
            <w:vAlign w:val="center"/>
          </w:tcPr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Oyun Oynama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864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1195"/>
        </w:trPr>
        <w:tc>
          <w:tcPr>
            <w:tcW w:w="365" w:type="pct"/>
            <w:textDirection w:val="btLr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TARİH</w:t>
            </w:r>
          </w:p>
        </w:tc>
        <w:tc>
          <w:tcPr>
            <w:tcW w:w="210" w:type="pct"/>
            <w:textDirection w:val="btLr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2521" w:type="pct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040" w:type="pct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ETKİNLİKLER</w:t>
            </w:r>
          </w:p>
        </w:tc>
        <w:tc>
          <w:tcPr>
            <w:tcW w:w="864" w:type="pct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KULLANILAN EĞİTİM TEKNOLOJİLERİ, ARAÇ VE GEREÇLER</w:t>
            </w:r>
          </w:p>
        </w:tc>
      </w:tr>
      <w:tr w:rsidR="00F604CE" w:rsidRPr="0063564A">
        <w:trPr>
          <w:cantSplit/>
          <w:trHeight w:val="944"/>
        </w:trPr>
        <w:tc>
          <w:tcPr>
            <w:tcW w:w="365" w:type="pct"/>
            <w:vMerge w:val="restart"/>
            <w:textDirection w:val="btLr"/>
            <w:vAlign w:val="center"/>
          </w:tcPr>
          <w:p w:rsidR="00F604CE" w:rsidRPr="0063564A" w:rsidRDefault="00F604CE" w:rsidP="0020212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23-27 EKİM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2017</w:t>
            </w:r>
          </w:p>
        </w:tc>
        <w:tc>
          <w:tcPr>
            <w:tcW w:w="210" w:type="pct"/>
            <w:vMerge w:val="restart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21" w:type="pct"/>
            <w:vAlign w:val="center"/>
          </w:tcPr>
          <w:p w:rsidR="00F604CE" w:rsidRPr="0063564A" w:rsidRDefault="00F604CE" w:rsidP="0020212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karşılıklı konuşmalar yapabilme.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040" w:type="pct"/>
            <w:vAlign w:val="center"/>
          </w:tcPr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(Masal Anlatma)</w:t>
            </w:r>
          </w:p>
        </w:tc>
        <w:tc>
          <w:tcPr>
            <w:tcW w:w="864" w:type="pct"/>
            <w:vMerge w:val="restart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Bilgisayar,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Hikaye Kitapları,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Masal Kitapları,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Bulmacalar,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Çizgi Film cd’leri,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Şarkı cd’leri,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Sayışma ve Tekerleme Kitapları,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Toplar,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Defter, kalem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Karton, makas, yapıştırıcı</w:t>
            </w:r>
          </w:p>
        </w:tc>
      </w:tr>
      <w:tr w:rsidR="00F604CE" w:rsidRPr="0063564A">
        <w:trPr>
          <w:cantSplit/>
          <w:trHeight w:val="944"/>
        </w:trPr>
        <w:tc>
          <w:tcPr>
            <w:tcW w:w="365" w:type="pct"/>
            <w:vMerge/>
            <w:textDirection w:val="btLr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521" w:type="pct"/>
            <w:vAlign w:val="center"/>
          </w:tcPr>
          <w:p w:rsidR="00F604CE" w:rsidRPr="0063564A" w:rsidRDefault="00F604CE" w:rsidP="0020212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karşılıklı konuşmalar yapabilme.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040" w:type="pct"/>
            <w:vAlign w:val="center"/>
          </w:tcPr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(Masal Anlatma)</w:t>
            </w:r>
          </w:p>
        </w:tc>
        <w:tc>
          <w:tcPr>
            <w:tcW w:w="864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944"/>
        </w:trPr>
        <w:tc>
          <w:tcPr>
            <w:tcW w:w="365" w:type="pct"/>
            <w:vMerge w:val="restart"/>
            <w:textDirection w:val="btLr"/>
            <w:vAlign w:val="center"/>
          </w:tcPr>
          <w:p w:rsidR="00F604CE" w:rsidRPr="0063564A" w:rsidRDefault="00F604CE" w:rsidP="0020212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30 EKİM-3 KASIM</w:t>
            </w:r>
          </w:p>
          <w:p w:rsidR="00F604CE" w:rsidRPr="0063564A" w:rsidRDefault="00F604CE" w:rsidP="0020212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2017</w:t>
            </w:r>
          </w:p>
        </w:tc>
        <w:tc>
          <w:tcPr>
            <w:tcW w:w="210" w:type="pct"/>
            <w:vMerge w:val="restart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21" w:type="pct"/>
            <w:vAlign w:val="center"/>
          </w:tcPr>
          <w:p w:rsidR="00F604CE" w:rsidRPr="0063564A" w:rsidRDefault="00F604CE" w:rsidP="0020212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Toplum karşısında işitilebilecek anlaşılabilecek şekilde konuşabilme</w:t>
            </w:r>
          </w:p>
          <w:p w:rsidR="00F604CE" w:rsidRPr="0063564A" w:rsidRDefault="00F604CE" w:rsidP="00202128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16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040" w:type="pct"/>
            <w:vAlign w:val="center"/>
          </w:tcPr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 xml:space="preserve">(Masal Anlatma) </w:t>
            </w:r>
          </w:p>
        </w:tc>
        <w:tc>
          <w:tcPr>
            <w:tcW w:w="864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944"/>
        </w:trPr>
        <w:tc>
          <w:tcPr>
            <w:tcW w:w="365" w:type="pct"/>
            <w:vMerge/>
            <w:textDirection w:val="btLr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521" w:type="pct"/>
            <w:vAlign w:val="center"/>
          </w:tcPr>
          <w:p w:rsidR="00F604CE" w:rsidRPr="0063564A" w:rsidRDefault="00F604CE" w:rsidP="0020212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Toplum karşısında işitilebilecek anlaşılabilecek şekilde konuşabilme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040" w:type="pct"/>
            <w:vAlign w:val="center"/>
          </w:tcPr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(Masal Anlatma)</w:t>
            </w:r>
          </w:p>
        </w:tc>
        <w:tc>
          <w:tcPr>
            <w:tcW w:w="864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944"/>
        </w:trPr>
        <w:tc>
          <w:tcPr>
            <w:tcW w:w="365" w:type="pct"/>
            <w:vMerge w:val="restart"/>
            <w:textDirection w:val="btLr"/>
            <w:vAlign w:val="center"/>
          </w:tcPr>
          <w:p w:rsidR="00F604CE" w:rsidRPr="0063564A" w:rsidRDefault="00F604CE" w:rsidP="0020212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6-10 KASIM</w:t>
            </w:r>
          </w:p>
          <w:p w:rsidR="00F604CE" w:rsidRPr="0063564A" w:rsidRDefault="00F604CE" w:rsidP="0020212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2017</w:t>
            </w:r>
          </w:p>
        </w:tc>
        <w:tc>
          <w:tcPr>
            <w:tcW w:w="210" w:type="pct"/>
            <w:vMerge w:val="restart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21" w:type="pct"/>
            <w:vAlign w:val="center"/>
          </w:tcPr>
          <w:p w:rsidR="00F604CE" w:rsidRPr="0063564A" w:rsidRDefault="00F604CE" w:rsidP="0020212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Ders içi ve ders dışı fiziksel etkinliklere katılmaya istek duyar.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040" w:type="pct"/>
            <w:vAlign w:val="center"/>
          </w:tcPr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Oyun Oynama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864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944"/>
        </w:trPr>
        <w:tc>
          <w:tcPr>
            <w:tcW w:w="365" w:type="pct"/>
            <w:vMerge/>
            <w:textDirection w:val="btLr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521" w:type="pct"/>
            <w:vAlign w:val="center"/>
          </w:tcPr>
          <w:p w:rsidR="00F604CE" w:rsidRPr="0063564A" w:rsidRDefault="00F604CE" w:rsidP="0020212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Ders içi ve ders dışı fiziksel etkinliklere katılmaya istek duyar.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040" w:type="pct"/>
            <w:vAlign w:val="center"/>
          </w:tcPr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Oyun Oynama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864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944"/>
        </w:trPr>
        <w:tc>
          <w:tcPr>
            <w:tcW w:w="365" w:type="pct"/>
            <w:vMerge w:val="restart"/>
            <w:textDirection w:val="btLr"/>
            <w:vAlign w:val="center"/>
          </w:tcPr>
          <w:p w:rsidR="00F604CE" w:rsidRPr="0063564A" w:rsidRDefault="00F604CE" w:rsidP="0020212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13-17 KASIM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2017</w:t>
            </w:r>
          </w:p>
        </w:tc>
        <w:tc>
          <w:tcPr>
            <w:tcW w:w="210" w:type="pct"/>
            <w:vMerge w:val="restart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21" w:type="pct"/>
            <w:vAlign w:val="center"/>
          </w:tcPr>
          <w:p w:rsidR="00F604CE" w:rsidRPr="0063564A" w:rsidRDefault="00F604CE" w:rsidP="0020212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Farklı tatların kendisinde uyandırdığı duyguları ifade eder.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040" w:type="pct"/>
            <w:vAlign w:val="center"/>
          </w:tcPr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 xml:space="preserve">Şiir Yazma     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864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944"/>
        </w:trPr>
        <w:tc>
          <w:tcPr>
            <w:tcW w:w="365" w:type="pct"/>
            <w:vMerge/>
            <w:textDirection w:val="btLr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10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521" w:type="pct"/>
            <w:vAlign w:val="center"/>
          </w:tcPr>
          <w:p w:rsidR="00F604CE" w:rsidRPr="0063564A" w:rsidRDefault="00F604CE" w:rsidP="0020212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Farklı tatların kendisinde uyandırdığı duyguları ifade eder.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040" w:type="pct"/>
            <w:vAlign w:val="center"/>
          </w:tcPr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Şiir Okuma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864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F604CE" w:rsidRPr="0063564A" w:rsidRDefault="00F604CE" w:rsidP="00BA299F">
      <w:pPr>
        <w:jc w:val="center"/>
        <w:rPr>
          <w:rFonts w:ascii="Cambria" w:hAnsi="Cambria" w:cs="Cambria"/>
          <w:sz w:val="22"/>
          <w:szCs w:val="22"/>
        </w:rPr>
      </w:pPr>
    </w:p>
    <w:p w:rsidR="00F604CE" w:rsidRPr="0063564A" w:rsidRDefault="00F604CE" w:rsidP="00BA299F">
      <w:pPr>
        <w:jc w:val="center"/>
        <w:rPr>
          <w:rFonts w:ascii="Cambria" w:hAnsi="Cambria" w:cs="Cambria"/>
          <w:sz w:val="22"/>
          <w:szCs w:val="22"/>
        </w:rPr>
      </w:pPr>
    </w:p>
    <w:p w:rsidR="00F604CE" w:rsidRPr="0063564A" w:rsidRDefault="00F604CE" w:rsidP="00BA299F">
      <w:pPr>
        <w:jc w:val="center"/>
        <w:rPr>
          <w:rFonts w:ascii="Cambria" w:hAnsi="Cambria" w:cs="Cambria"/>
          <w:sz w:val="22"/>
          <w:szCs w:val="22"/>
        </w:rPr>
      </w:pPr>
    </w:p>
    <w:p w:rsidR="00F604CE" w:rsidRPr="0063564A" w:rsidRDefault="00F604CE" w:rsidP="00BA299F">
      <w:pPr>
        <w:jc w:val="center"/>
        <w:rPr>
          <w:rFonts w:ascii="Cambria" w:hAnsi="Cambria" w:cs="Cambria"/>
          <w:sz w:val="22"/>
          <w:szCs w:val="22"/>
        </w:rPr>
      </w:pPr>
    </w:p>
    <w:tbl>
      <w:tblPr>
        <w:tblW w:w="5000" w:type="pct"/>
        <w:tblInd w:w="-106" w:type="dxa"/>
        <w:tblBorders>
          <w:top w:val="single" w:sz="18" w:space="0" w:color="538135"/>
          <w:left w:val="single" w:sz="18" w:space="0" w:color="538135"/>
          <w:bottom w:val="single" w:sz="18" w:space="0" w:color="538135"/>
          <w:right w:val="single" w:sz="18" w:space="0" w:color="538135"/>
          <w:insideH w:val="single" w:sz="18" w:space="0" w:color="538135"/>
          <w:insideV w:val="single" w:sz="18" w:space="0" w:color="538135"/>
        </w:tblBorders>
        <w:tblLook w:val="00A0"/>
      </w:tblPr>
      <w:tblGrid>
        <w:gridCol w:w="766"/>
        <w:gridCol w:w="725"/>
        <w:gridCol w:w="7821"/>
        <w:gridCol w:w="3880"/>
        <w:gridCol w:w="2422"/>
      </w:tblGrid>
      <w:tr w:rsidR="00F604CE" w:rsidRPr="0063564A">
        <w:trPr>
          <w:cantSplit/>
          <w:trHeight w:val="1122"/>
        </w:trPr>
        <w:tc>
          <w:tcPr>
            <w:tcW w:w="235" w:type="pct"/>
            <w:textDirection w:val="btLr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TARİH</w:t>
            </w:r>
          </w:p>
        </w:tc>
        <w:tc>
          <w:tcPr>
            <w:tcW w:w="235" w:type="pct"/>
            <w:textDirection w:val="btLr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507" w:type="pct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245" w:type="pct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ETKİNLİKLER</w:t>
            </w:r>
          </w:p>
        </w:tc>
        <w:tc>
          <w:tcPr>
            <w:tcW w:w="778" w:type="pct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KULLANILAN EĞİTİM TEKNOLOJİLERİ, ARAÇ VE GEREÇLER</w:t>
            </w:r>
          </w:p>
        </w:tc>
      </w:tr>
      <w:tr w:rsidR="00F604CE" w:rsidRPr="0063564A">
        <w:trPr>
          <w:cantSplit/>
          <w:trHeight w:val="737"/>
        </w:trPr>
        <w:tc>
          <w:tcPr>
            <w:tcW w:w="235" w:type="pct"/>
            <w:vMerge w:val="restart"/>
            <w:textDirection w:val="btLr"/>
            <w:vAlign w:val="center"/>
          </w:tcPr>
          <w:p w:rsidR="00F604CE" w:rsidRPr="0063564A" w:rsidRDefault="00F604CE" w:rsidP="0020212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20-24 KASIM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2017</w:t>
            </w:r>
          </w:p>
        </w:tc>
        <w:tc>
          <w:tcPr>
            <w:tcW w:w="235" w:type="pct"/>
            <w:vMerge w:val="restart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07" w:type="pct"/>
            <w:vAlign w:val="center"/>
          </w:tcPr>
          <w:p w:rsidR="00F604CE" w:rsidRPr="0063564A" w:rsidRDefault="00F604CE" w:rsidP="0020212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El becerilerini geliştirme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245" w:type="pct"/>
            <w:vAlign w:val="center"/>
          </w:tcPr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Kâğıt İşleri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78" w:type="pct"/>
            <w:vMerge w:val="restart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Bilgisayar,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Hikaye Kitapları,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Masal Kitapları,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Bulmacalar,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Çizgi Film cd’leri,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Şarkı cd’leri,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Sayışma ve Tekerleme Kitapları,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Toplar,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Defter, kalem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Karton, makas, yapıştırıcı</w:t>
            </w:r>
          </w:p>
        </w:tc>
      </w:tr>
      <w:tr w:rsidR="00F604CE" w:rsidRPr="0063564A">
        <w:trPr>
          <w:cantSplit/>
          <w:trHeight w:val="737"/>
        </w:trPr>
        <w:tc>
          <w:tcPr>
            <w:tcW w:w="235" w:type="pct"/>
            <w:vMerge/>
            <w:textDirection w:val="btLr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35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507" w:type="pct"/>
            <w:vAlign w:val="center"/>
          </w:tcPr>
          <w:p w:rsidR="00F604CE" w:rsidRPr="0063564A" w:rsidRDefault="00F604CE" w:rsidP="0020212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El becerilerini geliştirme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245" w:type="pct"/>
            <w:vAlign w:val="center"/>
          </w:tcPr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Kâğıt İşleri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78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35" w:type="pct"/>
            <w:vMerge w:val="restart"/>
            <w:shd w:val="clear" w:color="auto" w:fill="FFFFFF"/>
            <w:textDirection w:val="btLr"/>
            <w:vAlign w:val="center"/>
          </w:tcPr>
          <w:p w:rsidR="00F604CE" w:rsidRPr="0063564A" w:rsidRDefault="00F604CE" w:rsidP="0020212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27 KASIM-1 ARALIK</w:t>
            </w:r>
          </w:p>
          <w:p w:rsidR="00F604CE" w:rsidRPr="0063564A" w:rsidRDefault="00F604CE" w:rsidP="0020212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2017</w:t>
            </w:r>
          </w:p>
          <w:p w:rsidR="00F604CE" w:rsidRPr="0063564A" w:rsidRDefault="00F604CE" w:rsidP="0020212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35" w:type="pct"/>
            <w:vMerge w:val="restart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07" w:type="pct"/>
            <w:vAlign w:val="center"/>
          </w:tcPr>
          <w:p w:rsidR="00F604CE" w:rsidRPr="0063564A" w:rsidRDefault="00F604CE" w:rsidP="0020212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Monolog söyleyebilme</w:t>
            </w:r>
          </w:p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245" w:type="pct"/>
            <w:vAlign w:val="center"/>
          </w:tcPr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Okuma</w:t>
            </w:r>
          </w:p>
        </w:tc>
        <w:tc>
          <w:tcPr>
            <w:tcW w:w="778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1475"/>
        </w:trPr>
        <w:tc>
          <w:tcPr>
            <w:tcW w:w="235" w:type="pct"/>
            <w:vMerge/>
            <w:shd w:val="clear" w:color="auto" w:fill="FFFFFF"/>
            <w:textDirection w:val="btLr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35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507" w:type="pct"/>
            <w:vAlign w:val="center"/>
          </w:tcPr>
          <w:p w:rsidR="00F604CE" w:rsidRPr="0063564A" w:rsidRDefault="00F604CE" w:rsidP="0020212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Monolog söyleyebilme</w:t>
            </w:r>
          </w:p>
          <w:p w:rsidR="00F604CE" w:rsidRPr="0063564A" w:rsidRDefault="00F604CE" w:rsidP="00202128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16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245" w:type="pct"/>
            <w:vAlign w:val="center"/>
          </w:tcPr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Okuma</w:t>
            </w:r>
          </w:p>
        </w:tc>
        <w:tc>
          <w:tcPr>
            <w:tcW w:w="778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35" w:type="pct"/>
            <w:vMerge w:val="restart"/>
            <w:shd w:val="clear" w:color="auto" w:fill="FFFFFF"/>
            <w:textDirection w:val="btLr"/>
            <w:vAlign w:val="center"/>
          </w:tcPr>
          <w:p w:rsidR="00F604CE" w:rsidRPr="0063564A" w:rsidRDefault="00F604CE" w:rsidP="0020212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4-8 ARALIK</w:t>
            </w:r>
          </w:p>
          <w:p w:rsidR="00F604CE" w:rsidRPr="0063564A" w:rsidRDefault="00F604CE" w:rsidP="0020212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2017</w:t>
            </w:r>
          </w:p>
        </w:tc>
        <w:tc>
          <w:tcPr>
            <w:tcW w:w="235" w:type="pct"/>
            <w:vMerge w:val="restart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07" w:type="pct"/>
            <w:vAlign w:val="center"/>
          </w:tcPr>
          <w:p w:rsidR="00F604CE" w:rsidRPr="0063564A" w:rsidRDefault="00F604CE" w:rsidP="0020212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Boş zamanlarını eğitici oyunlar oynayarak değerlendirebilme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245" w:type="pct"/>
            <w:vAlign w:val="center"/>
          </w:tcPr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Oyun Oynama</w:t>
            </w:r>
          </w:p>
          <w:p w:rsidR="00F604CE" w:rsidRPr="0063564A" w:rsidRDefault="00F604CE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78" w:type="pct"/>
            <w:vMerge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35" w:type="pct"/>
            <w:vMerge/>
            <w:shd w:val="clear" w:color="auto" w:fill="FFFFFF"/>
            <w:textDirection w:val="btLr"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35" w:type="pct"/>
            <w:vMerge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507" w:type="pct"/>
            <w:vAlign w:val="center"/>
          </w:tcPr>
          <w:p w:rsidR="00F604CE" w:rsidRPr="0063564A" w:rsidRDefault="00F604CE" w:rsidP="00CB77B3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Boş zamanlarını eğitici oyunlar oynayarak değerlendirebilme</w:t>
            </w:r>
          </w:p>
          <w:p w:rsidR="00F604CE" w:rsidRPr="0063564A" w:rsidRDefault="00F604CE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245" w:type="pct"/>
            <w:vAlign w:val="center"/>
          </w:tcPr>
          <w:p w:rsidR="00F604CE" w:rsidRPr="0063564A" w:rsidRDefault="00F604CE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Oyun Oynama</w:t>
            </w:r>
          </w:p>
          <w:p w:rsidR="00F604CE" w:rsidRPr="0063564A" w:rsidRDefault="00F604CE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78" w:type="pct"/>
            <w:vMerge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35" w:type="pct"/>
            <w:vMerge w:val="restart"/>
            <w:textDirection w:val="btLr"/>
            <w:vAlign w:val="center"/>
          </w:tcPr>
          <w:p w:rsidR="00F604CE" w:rsidRPr="0063564A" w:rsidRDefault="00F604CE" w:rsidP="001C428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11-15 ARALIK</w:t>
            </w:r>
          </w:p>
          <w:p w:rsidR="00F604CE" w:rsidRPr="0063564A" w:rsidRDefault="00F604CE" w:rsidP="001C428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2017</w:t>
            </w:r>
          </w:p>
          <w:p w:rsidR="00F604CE" w:rsidRPr="0063564A" w:rsidRDefault="00F604CE" w:rsidP="001C4280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35" w:type="pct"/>
            <w:vMerge w:val="restart"/>
            <w:vAlign w:val="center"/>
          </w:tcPr>
          <w:p w:rsidR="00F604CE" w:rsidRPr="0063564A" w:rsidRDefault="00F604CE" w:rsidP="001C428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07" w:type="pct"/>
            <w:vAlign w:val="center"/>
          </w:tcPr>
          <w:p w:rsidR="00F604CE" w:rsidRPr="0063564A" w:rsidRDefault="00F604CE" w:rsidP="001C4280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masalları olayların sırasını bozmadan anlatabilme</w:t>
            </w:r>
          </w:p>
          <w:p w:rsidR="00F604CE" w:rsidRPr="0063564A" w:rsidRDefault="00F604CE" w:rsidP="001C4280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245" w:type="pct"/>
            <w:vAlign w:val="center"/>
          </w:tcPr>
          <w:p w:rsidR="00F604CE" w:rsidRPr="0063564A" w:rsidRDefault="00F604CE" w:rsidP="001C4280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</w:t>
            </w:r>
          </w:p>
          <w:p w:rsidR="00F604CE" w:rsidRPr="0063564A" w:rsidRDefault="00F604CE" w:rsidP="001C428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(Masal Anlatma)</w:t>
            </w:r>
          </w:p>
        </w:tc>
        <w:tc>
          <w:tcPr>
            <w:tcW w:w="778" w:type="pct"/>
            <w:vMerge/>
            <w:vAlign w:val="center"/>
          </w:tcPr>
          <w:p w:rsidR="00F604CE" w:rsidRPr="0063564A" w:rsidRDefault="00F604CE" w:rsidP="001C428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865"/>
        </w:trPr>
        <w:tc>
          <w:tcPr>
            <w:tcW w:w="235" w:type="pct"/>
            <w:vMerge/>
            <w:textDirection w:val="btLr"/>
            <w:vAlign w:val="center"/>
          </w:tcPr>
          <w:p w:rsidR="00F604CE" w:rsidRPr="0063564A" w:rsidRDefault="00F604CE" w:rsidP="001C4280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35" w:type="pct"/>
            <w:vMerge/>
            <w:vAlign w:val="center"/>
          </w:tcPr>
          <w:p w:rsidR="00F604CE" w:rsidRPr="0063564A" w:rsidRDefault="00F604CE" w:rsidP="001C428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507" w:type="pct"/>
            <w:vAlign w:val="center"/>
          </w:tcPr>
          <w:p w:rsidR="00F604CE" w:rsidRPr="0063564A" w:rsidRDefault="00F604CE" w:rsidP="001C4280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masalları olayların sırasını bozmadan anlatabilme</w:t>
            </w:r>
          </w:p>
          <w:p w:rsidR="00F604CE" w:rsidRPr="0063564A" w:rsidRDefault="00F604CE" w:rsidP="001C4280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16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245" w:type="pct"/>
            <w:vAlign w:val="center"/>
          </w:tcPr>
          <w:p w:rsidR="00F604CE" w:rsidRPr="0063564A" w:rsidRDefault="00F604CE" w:rsidP="001C4280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</w:t>
            </w:r>
          </w:p>
          <w:p w:rsidR="00F604CE" w:rsidRPr="0063564A" w:rsidRDefault="00F604CE" w:rsidP="001C4280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(Masal Anlatma)</w:t>
            </w:r>
          </w:p>
        </w:tc>
        <w:tc>
          <w:tcPr>
            <w:tcW w:w="778" w:type="pct"/>
            <w:vMerge/>
            <w:vAlign w:val="center"/>
          </w:tcPr>
          <w:p w:rsidR="00F604CE" w:rsidRPr="0063564A" w:rsidRDefault="00F604CE" w:rsidP="001C428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611"/>
        </w:trPr>
        <w:tc>
          <w:tcPr>
            <w:tcW w:w="235" w:type="pct"/>
            <w:vMerge w:val="restart"/>
            <w:textDirection w:val="btLr"/>
            <w:vAlign w:val="center"/>
          </w:tcPr>
          <w:p w:rsidR="00F604CE" w:rsidRPr="0063564A" w:rsidRDefault="00F604CE" w:rsidP="001C4280">
            <w:pPr>
              <w:ind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18-22 ARALIK</w:t>
            </w:r>
          </w:p>
          <w:p w:rsidR="00F604CE" w:rsidRPr="0063564A" w:rsidRDefault="00F604CE" w:rsidP="001C4280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2017</w:t>
            </w:r>
          </w:p>
        </w:tc>
        <w:tc>
          <w:tcPr>
            <w:tcW w:w="235" w:type="pct"/>
            <w:vMerge w:val="restart"/>
            <w:vAlign w:val="center"/>
          </w:tcPr>
          <w:p w:rsidR="00F604CE" w:rsidRPr="0063564A" w:rsidRDefault="00F604CE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07" w:type="pct"/>
            <w:vAlign w:val="center"/>
          </w:tcPr>
          <w:p w:rsidR="00F604CE" w:rsidRPr="0063564A" w:rsidRDefault="00F604CE" w:rsidP="001C4280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Ders içi ve ders dışı fiziksel etkinliklere katılmaya istek duyar.</w:t>
            </w:r>
          </w:p>
        </w:tc>
        <w:tc>
          <w:tcPr>
            <w:tcW w:w="1245" w:type="pct"/>
            <w:vAlign w:val="center"/>
          </w:tcPr>
          <w:p w:rsidR="00F604CE" w:rsidRPr="0063564A" w:rsidRDefault="00F604CE" w:rsidP="001C428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Oyun Oynama</w:t>
            </w:r>
          </w:p>
          <w:p w:rsidR="00F604CE" w:rsidRPr="0063564A" w:rsidRDefault="00F604CE" w:rsidP="001C428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78" w:type="pct"/>
            <w:vMerge/>
            <w:vAlign w:val="center"/>
          </w:tcPr>
          <w:p w:rsidR="00F604CE" w:rsidRPr="0063564A" w:rsidRDefault="00F604CE" w:rsidP="001C428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872"/>
        </w:trPr>
        <w:tc>
          <w:tcPr>
            <w:tcW w:w="235" w:type="pct"/>
            <w:vMerge/>
            <w:textDirection w:val="btLr"/>
            <w:vAlign w:val="center"/>
          </w:tcPr>
          <w:p w:rsidR="00F604CE" w:rsidRPr="0063564A" w:rsidRDefault="00F604CE" w:rsidP="001C4280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35" w:type="pct"/>
            <w:vMerge/>
            <w:vAlign w:val="center"/>
          </w:tcPr>
          <w:p w:rsidR="00F604CE" w:rsidRPr="0063564A" w:rsidRDefault="00F604CE" w:rsidP="001C428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507" w:type="pct"/>
            <w:vAlign w:val="center"/>
          </w:tcPr>
          <w:p w:rsidR="00F604CE" w:rsidRPr="0063564A" w:rsidRDefault="00F604CE" w:rsidP="0063564A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Ders içi ve ders dışı fiziksel etkinliklere katılmaya istek duyar.</w:t>
            </w:r>
          </w:p>
        </w:tc>
        <w:tc>
          <w:tcPr>
            <w:tcW w:w="1245" w:type="pct"/>
            <w:vAlign w:val="center"/>
          </w:tcPr>
          <w:p w:rsidR="00F604CE" w:rsidRPr="0063564A" w:rsidRDefault="00F604CE" w:rsidP="001C428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Oyun Oynama</w:t>
            </w:r>
          </w:p>
          <w:p w:rsidR="00F604CE" w:rsidRPr="0063564A" w:rsidRDefault="00F604CE" w:rsidP="001C428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78" w:type="pct"/>
            <w:vMerge/>
            <w:vAlign w:val="center"/>
          </w:tcPr>
          <w:p w:rsidR="00F604CE" w:rsidRPr="0063564A" w:rsidRDefault="00F604CE" w:rsidP="001C428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F604CE" w:rsidRPr="0063564A" w:rsidRDefault="00F604CE" w:rsidP="00BA299F">
      <w:pPr>
        <w:jc w:val="center"/>
        <w:rPr>
          <w:rFonts w:ascii="Cambria" w:hAnsi="Cambria" w:cs="Cambria"/>
          <w:sz w:val="22"/>
          <w:szCs w:val="22"/>
        </w:rPr>
      </w:pPr>
    </w:p>
    <w:tbl>
      <w:tblPr>
        <w:tblW w:w="5000" w:type="pct"/>
        <w:tblInd w:w="-106" w:type="dxa"/>
        <w:tblBorders>
          <w:top w:val="single" w:sz="18" w:space="0" w:color="538135"/>
          <w:left w:val="single" w:sz="18" w:space="0" w:color="538135"/>
          <w:bottom w:val="single" w:sz="18" w:space="0" w:color="538135"/>
          <w:right w:val="single" w:sz="18" w:space="0" w:color="538135"/>
          <w:insideH w:val="single" w:sz="18" w:space="0" w:color="538135"/>
          <w:insideV w:val="single" w:sz="18" w:space="0" w:color="538135"/>
        </w:tblBorders>
        <w:tblLook w:val="00A0"/>
      </w:tblPr>
      <w:tblGrid>
        <w:gridCol w:w="766"/>
        <w:gridCol w:w="726"/>
        <w:gridCol w:w="7817"/>
        <w:gridCol w:w="3880"/>
        <w:gridCol w:w="2425"/>
      </w:tblGrid>
      <w:tr w:rsidR="00F604CE" w:rsidRPr="0063564A">
        <w:trPr>
          <w:cantSplit/>
          <w:trHeight w:val="1077"/>
        </w:trPr>
        <w:tc>
          <w:tcPr>
            <w:tcW w:w="243" w:type="pct"/>
            <w:textDirection w:val="btLr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TARİH</w:t>
            </w:r>
          </w:p>
        </w:tc>
        <w:tc>
          <w:tcPr>
            <w:tcW w:w="233" w:type="pct"/>
            <w:textDirection w:val="btLr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504" w:type="pct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243" w:type="pct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ETKİNLİKLER</w:t>
            </w:r>
          </w:p>
        </w:tc>
        <w:tc>
          <w:tcPr>
            <w:tcW w:w="777" w:type="pct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KULLANILAN EĞİTİM TEKNOLOJİLERİ, ARAÇ VE GEREÇLER</w:t>
            </w:r>
          </w:p>
        </w:tc>
      </w:tr>
      <w:tr w:rsidR="00F604CE" w:rsidRPr="0063564A">
        <w:trPr>
          <w:cantSplit/>
          <w:trHeight w:val="737"/>
        </w:trPr>
        <w:tc>
          <w:tcPr>
            <w:tcW w:w="243" w:type="pct"/>
            <w:vMerge w:val="restart"/>
            <w:textDirection w:val="btLr"/>
            <w:vAlign w:val="center"/>
          </w:tcPr>
          <w:p w:rsidR="00F604CE" w:rsidRPr="0063564A" w:rsidRDefault="00F604CE" w:rsidP="00CB77B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25-29 ARALIK</w:t>
            </w:r>
          </w:p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2017</w:t>
            </w:r>
          </w:p>
        </w:tc>
        <w:tc>
          <w:tcPr>
            <w:tcW w:w="233" w:type="pct"/>
            <w:vMerge w:val="restart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04" w:type="pct"/>
            <w:vAlign w:val="center"/>
          </w:tcPr>
          <w:p w:rsidR="00F604CE" w:rsidRPr="0063564A" w:rsidRDefault="00F604CE" w:rsidP="00951CB2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Resimleri olayların oluş sırasına göre sıraya koyabilme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243" w:type="pct"/>
            <w:vAlign w:val="center"/>
          </w:tcPr>
          <w:p w:rsidR="00F604CE" w:rsidRPr="0063564A" w:rsidRDefault="00F604CE" w:rsidP="00951CB2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</w:t>
            </w:r>
          </w:p>
          <w:p w:rsidR="00F604CE" w:rsidRPr="0063564A" w:rsidRDefault="00F604CE" w:rsidP="00951CB2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(Masal Anlatma)</w:t>
            </w:r>
          </w:p>
        </w:tc>
        <w:tc>
          <w:tcPr>
            <w:tcW w:w="777" w:type="pct"/>
            <w:vMerge w:val="restart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Bilgisayar,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Hikaye Kitapları,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Masal Kitapları,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Bulmacalar,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Çizgi Film cd’leri,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Şarkı cd’leri,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Sayışma ve Tekerleme Kitapları,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Toplar,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Defter, kalem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Karton, makas, yapıştırıcı</w:t>
            </w:r>
          </w:p>
        </w:tc>
      </w:tr>
      <w:tr w:rsidR="00F604CE" w:rsidRPr="0063564A">
        <w:trPr>
          <w:cantSplit/>
          <w:trHeight w:val="737"/>
        </w:trPr>
        <w:tc>
          <w:tcPr>
            <w:tcW w:w="243" w:type="pct"/>
            <w:vMerge/>
            <w:textDirection w:val="btLr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33" w:type="pct"/>
            <w:vMerge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504" w:type="pct"/>
            <w:vAlign w:val="center"/>
          </w:tcPr>
          <w:p w:rsidR="00F604CE" w:rsidRPr="0063564A" w:rsidRDefault="00F604CE" w:rsidP="00951CB2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Resimleri olayların oluş sırasına göre sıraya koyabilme</w:t>
            </w:r>
          </w:p>
          <w:p w:rsidR="00F604CE" w:rsidRPr="0063564A" w:rsidRDefault="00F604CE" w:rsidP="00951CB2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243" w:type="pct"/>
            <w:vAlign w:val="center"/>
          </w:tcPr>
          <w:p w:rsidR="00F604CE" w:rsidRPr="0063564A" w:rsidRDefault="00F604CE" w:rsidP="00951CB2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Okuma</w:t>
            </w:r>
          </w:p>
        </w:tc>
        <w:tc>
          <w:tcPr>
            <w:tcW w:w="777" w:type="pct"/>
            <w:vMerge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43" w:type="pct"/>
            <w:vMerge w:val="restart"/>
            <w:textDirection w:val="btLr"/>
            <w:vAlign w:val="center"/>
          </w:tcPr>
          <w:p w:rsidR="00F604CE" w:rsidRPr="0063564A" w:rsidRDefault="00F604CE" w:rsidP="00CB77B3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1-5 OCAK</w:t>
            </w:r>
          </w:p>
          <w:p w:rsidR="00F604CE" w:rsidRPr="0063564A" w:rsidRDefault="00F604CE" w:rsidP="00CB77B3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  <w:p w:rsidR="00F604CE" w:rsidRPr="0063564A" w:rsidRDefault="00F604CE" w:rsidP="00CB77B3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33" w:type="pct"/>
            <w:vMerge w:val="restart"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04" w:type="pct"/>
            <w:vAlign w:val="center"/>
          </w:tcPr>
          <w:p w:rsidR="00F604CE" w:rsidRPr="0063564A" w:rsidRDefault="00F604CE" w:rsidP="00CB77B3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şiirleri doğal bir sesle okuyabilme</w:t>
            </w:r>
          </w:p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243" w:type="pct"/>
            <w:vAlign w:val="center"/>
          </w:tcPr>
          <w:p w:rsidR="00F604CE" w:rsidRPr="0063564A" w:rsidRDefault="00F604CE" w:rsidP="00CB77B3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Şiir Okuma</w:t>
            </w:r>
          </w:p>
        </w:tc>
        <w:tc>
          <w:tcPr>
            <w:tcW w:w="777" w:type="pct"/>
            <w:vMerge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43" w:type="pct"/>
            <w:vMerge/>
            <w:textDirection w:val="btLr"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33" w:type="pct"/>
            <w:vMerge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504" w:type="pct"/>
            <w:vAlign w:val="center"/>
          </w:tcPr>
          <w:p w:rsidR="00F604CE" w:rsidRPr="0063564A" w:rsidRDefault="00F604CE" w:rsidP="00CB77B3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şiirleri doğal bir sesle okuyabilme</w:t>
            </w:r>
          </w:p>
          <w:p w:rsidR="00F604CE" w:rsidRPr="0063564A" w:rsidRDefault="00F604CE" w:rsidP="00CB77B3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16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243" w:type="pct"/>
            <w:vAlign w:val="center"/>
          </w:tcPr>
          <w:p w:rsidR="00F604CE" w:rsidRPr="0063564A" w:rsidRDefault="00F604CE" w:rsidP="00CB77B3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Şiir Okuma</w:t>
            </w:r>
          </w:p>
        </w:tc>
        <w:tc>
          <w:tcPr>
            <w:tcW w:w="777" w:type="pct"/>
            <w:vMerge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43" w:type="pct"/>
            <w:vMerge w:val="restart"/>
            <w:textDirection w:val="btLr"/>
            <w:vAlign w:val="center"/>
          </w:tcPr>
          <w:p w:rsidR="00F604CE" w:rsidRPr="0063564A" w:rsidRDefault="00F604CE" w:rsidP="00CB77B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8-12 OCAK</w:t>
            </w:r>
          </w:p>
          <w:p w:rsidR="00F604CE" w:rsidRPr="0063564A" w:rsidRDefault="00F604CE" w:rsidP="00CB77B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</w:tc>
        <w:tc>
          <w:tcPr>
            <w:tcW w:w="233" w:type="pct"/>
            <w:vMerge w:val="restart"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04" w:type="pct"/>
            <w:vAlign w:val="center"/>
          </w:tcPr>
          <w:p w:rsidR="00F604CE" w:rsidRPr="0063564A" w:rsidRDefault="00F604CE" w:rsidP="00CB77B3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Boş zamanlarını eğitici oyunlar oynayarak değerlendirebilme</w:t>
            </w:r>
          </w:p>
          <w:p w:rsidR="00F604CE" w:rsidRPr="0063564A" w:rsidRDefault="00F604CE" w:rsidP="00CB77B3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243" w:type="pct"/>
            <w:vAlign w:val="center"/>
          </w:tcPr>
          <w:p w:rsidR="00F604CE" w:rsidRPr="0063564A" w:rsidRDefault="00F604CE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Oyun Oynama</w:t>
            </w:r>
          </w:p>
          <w:p w:rsidR="00F604CE" w:rsidRPr="0063564A" w:rsidRDefault="00F604CE" w:rsidP="00CB77B3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77" w:type="pct"/>
            <w:vMerge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43" w:type="pct"/>
            <w:vMerge/>
            <w:textDirection w:val="btLr"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33" w:type="pct"/>
            <w:vMerge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504" w:type="pct"/>
            <w:vAlign w:val="center"/>
          </w:tcPr>
          <w:p w:rsidR="00F604CE" w:rsidRPr="0063564A" w:rsidRDefault="00F604CE" w:rsidP="00CB77B3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Boş zamanlarını eğitici oyunlar oynayarak değerlendirebilme</w:t>
            </w:r>
          </w:p>
          <w:p w:rsidR="00F604CE" w:rsidRPr="0063564A" w:rsidRDefault="00F604CE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243" w:type="pct"/>
            <w:vAlign w:val="center"/>
          </w:tcPr>
          <w:p w:rsidR="00F604CE" w:rsidRPr="0063564A" w:rsidRDefault="00F604CE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Oyun Oynama</w:t>
            </w:r>
          </w:p>
          <w:p w:rsidR="00F604CE" w:rsidRPr="0063564A" w:rsidRDefault="00F604CE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77" w:type="pct"/>
            <w:vMerge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43" w:type="pct"/>
            <w:vMerge w:val="restart"/>
            <w:textDirection w:val="btLr"/>
            <w:vAlign w:val="center"/>
          </w:tcPr>
          <w:p w:rsidR="00F604CE" w:rsidRPr="0063564A" w:rsidRDefault="00F604CE" w:rsidP="00CB77B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15-19 OCAK</w:t>
            </w:r>
          </w:p>
          <w:p w:rsidR="00F604CE" w:rsidRPr="0063564A" w:rsidRDefault="00F604CE" w:rsidP="00CB77B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33" w:type="pct"/>
            <w:vMerge w:val="restart"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04" w:type="pct"/>
            <w:vAlign w:val="center"/>
          </w:tcPr>
          <w:p w:rsidR="00F604CE" w:rsidRPr="0063564A" w:rsidRDefault="00F604CE" w:rsidP="00CB77B3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Sesli ve sessiz okuyabilme</w:t>
            </w:r>
          </w:p>
          <w:p w:rsidR="00F604CE" w:rsidRPr="0063564A" w:rsidRDefault="00F604CE" w:rsidP="00CB77B3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243" w:type="pct"/>
            <w:vAlign w:val="center"/>
          </w:tcPr>
          <w:p w:rsidR="00F604CE" w:rsidRPr="0063564A" w:rsidRDefault="00F604CE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Okuma</w:t>
            </w:r>
          </w:p>
        </w:tc>
        <w:tc>
          <w:tcPr>
            <w:tcW w:w="777" w:type="pct"/>
            <w:vMerge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43" w:type="pct"/>
            <w:vMerge/>
            <w:textDirection w:val="btLr"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33" w:type="pct"/>
            <w:vMerge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504" w:type="pct"/>
            <w:vAlign w:val="center"/>
          </w:tcPr>
          <w:p w:rsidR="00F604CE" w:rsidRPr="0063564A" w:rsidRDefault="00F604CE" w:rsidP="00CB77B3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Sesli ve sessiz okuyabilme</w:t>
            </w:r>
          </w:p>
          <w:p w:rsidR="00F604CE" w:rsidRPr="0063564A" w:rsidRDefault="00F604CE" w:rsidP="00CB77B3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16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243" w:type="pct"/>
            <w:vAlign w:val="center"/>
          </w:tcPr>
          <w:p w:rsidR="00F604CE" w:rsidRPr="0063564A" w:rsidRDefault="00F604CE" w:rsidP="00CB77B3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Okuma</w:t>
            </w:r>
          </w:p>
        </w:tc>
        <w:tc>
          <w:tcPr>
            <w:tcW w:w="777" w:type="pct"/>
            <w:vMerge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43" w:type="pct"/>
            <w:vMerge w:val="restart"/>
            <w:textDirection w:val="btLr"/>
            <w:vAlign w:val="center"/>
          </w:tcPr>
          <w:p w:rsidR="00F604CE" w:rsidRPr="0063564A" w:rsidRDefault="00F604CE" w:rsidP="00CB77B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5-9 ŞUBAT</w:t>
            </w:r>
          </w:p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</w:tc>
        <w:tc>
          <w:tcPr>
            <w:tcW w:w="233" w:type="pct"/>
            <w:vMerge w:val="restart"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04" w:type="pct"/>
            <w:vAlign w:val="center"/>
          </w:tcPr>
          <w:p w:rsidR="00F604CE" w:rsidRPr="0063564A" w:rsidRDefault="00F604CE" w:rsidP="00CB77B3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şiirleri doğal bir sesle okuyabilme</w:t>
            </w:r>
          </w:p>
          <w:p w:rsidR="00F604CE" w:rsidRPr="0063564A" w:rsidRDefault="00F604CE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243" w:type="pct"/>
            <w:vAlign w:val="center"/>
          </w:tcPr>
          <w:p w:rsidR="00F604CE" w:rsidRPr="0063564A" w:rsidRDefault="00F604CE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Şiir Okuma</w:t>
            </w:r>
          </w:p>
        </w:tc>
        <w:tc>
          <w:tcPr>
            <w:tcW w:w="777" w:type="pct"/>
            <w:vMerge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43" w:type="pct"/>
            <w:vMerge/>
            <w:textDirection w:val="btLr"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33" w:type="pct"/>
            <w:vMerge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504" w:type="pct"/>
            <w:vAlign w:val="center"/>
          </w:tcPr>
          <w:p w:rsidR="00F604CE" w:rsidRPr="0063564A" w:rsidRDefault="00F604CE" w:rsidP="00CB77B3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şiirleri doğal bir sesle okuyabilme</w:t>
            </w:r>
          </w:p>
          <w:p w:rsidR="00F604CE" w:rsidRPr="0063564A" w:rsidRDefault="00F604CE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243" w:type="pct"/>
            <w:vAlign w:val="center"/>
          </w:tcPr>
          <w:p w:rsidR="00F604CE" w:rsidRPr="0063564A" w:rsidRDefault="00F604CE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Şiir Okuma</w:t>
            </w:r>
          </w:p>
        </w:tc>
        <w:tc>
          <w:tcPr>
            <w:tcW w:w="777" w:type="pct"/>
            <w:vMerge/>
            <w:vAlign w:val="center"/>
          </w:tcPr>
          <w:p w:rsidR="00F604CE" w:rsidRPr="0063564A" w:rsidRDefault="00F604CE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F604CE" w:rsidRPr="0063564A" w:rsidRDefault="00F604CE" w:rsidP="00BA299F">
      <w:pPr>
        <w:jc w:val="center"/>
        <w:rPr>
          <w:rFonts w:ascii="Cambria" w:hAnsi="Cambria" w:cs="Cambria"/>
          <w:sz w:val="22"/>
          <w:szCs w:val="22"/>
        </w:rPr>
      </w:pPr>
    </w:p>
    <w:p w:rsidR="00F604CE" w:rsidRPr="0063564A" w:rsidRDefault="00F604CE" w:rsidP="00BA299F">
      <w:pPr>
        <w:jc w:val="center"/>
        <w:rPr>
          <w:rFonts w:ascii="Cambria" w:hAnsi="Cambria" w:cs="Cambria"/>
          <w:sz w:val="22"/>
          <w:szCs w:val="22"/>
        </w:rPr>
      </w:pPr>
    </w:p>
    <w:tbl>
      <w:tblPr>
        <w:tblW w:w="5000" w:type="pct"/>
        <w:tblInd w:w="-106" w:type="dxa"/>
        <w:tblBorders>
          <w:top w:val="single" w:sz="18" w:space="0" w:color="538135"/>
          <w:left w:val="single" w:sz="18" w:space="0" w:color="538135"/>
          <w:bottom w:val="single" w:sz="18" w:space="0" w:color="538135"/>
          <w:right w:val="single" w:sz="18" w:space="0" w:color="538135"/>
          <w:insideH w:val="single" w:sz="18" w:space="0" w:color="538135"/>
          <w:insideV w:val="single" w:sz="18" w:space="0" w:color="538135"/>
        </w:tblBorders>
        <w:tblLook w:val="00A0"/>
      </w:tblPr>
      <w:tblGrid>
        <w:gridCol w:w="884"/>
        <w:gridCol w:w="896"/>
        <w:gridCol w:w="7732"/>
        <w:gridCol w:w="3722"/>
        <w:gridCol w:w="2380"/>
      </w:tblGrid>
      <w:tr w:rsidR="00F604CE" w:rsidRPr="0063564A">
        <w:trPr>
          <w:cantSplit/>
          <w:trHeight w:val="1077"/>
        </w:trPr>
        <w:tc>
          <w:tcPr>
            <w:tcW w:w="283" w:type="pct"/>
            <w:textDirection w:val="btLr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TARİH</w:t>
            </w:r>
          </w:p>
        </w:tc>
        <w:tc>
          <w:tcPr>
            <w:tcW w:w="287" w:type="pct"/>
            <w:textDirection w:val="btLr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192" w:type="pct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ETKİNLİKLER</w:t>
            </w:r>
          </w:p>
        </w:tc>
        <w:tc>
          <w:tcPr>
            <w:tcW w:w="762" w:type="pct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KULLANILAN EĞİTİM TEKNOLOJİLERİ, ARAÇ VE GEREÇLER</w:t>
            </w: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 w:val="restart"/>
            <w:textDirection w:val="btLr"/>
            <w:vAlign w:val="center"/>
          </w:tcPr>
          <w:p w:rsidR="00F604CE" w:rsidRPr="0063564A" w:rsidRDefault="00F604CE" w:rsidP="00B17CD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12-16 ŞUBAT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951CB2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şiirleri doğal bir sesle okuyabilme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951CB2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Şiir Okuma</w:t>
            </w:r>
          </w:p>
        </w:tc>
        <w:tc>
          <w:tcPr>
            <w:tcW w:w="762" w:type="pct"/>
            <w:vMerge w:val="restart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Bilgisayar,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Hikaye Kitapları,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Masal Kitapları,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Bulmacalar,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Çizgi Film cd’leri,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Şarkı cd’leri,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Sayışma ve Tekerleme Kitapları,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Toplar,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Defter, kalem</w:t>
            </w:r>
          </w:p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Karton, makas, yapıştırıcı</w:t>
            </w: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/>
            <w:textDirection w:val="btLr"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476" w:type="pct"/>
            <w:vAlign w:val="center"/>
          </w:tcPr>
          <w:p w:rsidR="00F604CE" w:rsidRPr="0063564A" w:rsidRDefault="00F604CE" w:rsidP="00951CB2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şiirleri doğal bir sesle okuyabilme</w:t>
            </w:r>
          </w:p>
          <w:p w:rsidR="00F604CE" w:rsidRPr="0063564A" w:rsidRDefault="00F604CE" w:rsidP="00951CB2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951CB2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Şiir Okuma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951CB2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 w:val="restart"/>
            <w:textDirection w:val="btLr"/>
            <w:vAlign w:val="center"/>
          </w:tcPr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19-23 ŞUBAT</w:t>
            </w:r>
          </w:p>
          <w:p w:rsidR="00F604CE" w:rsidRPr="0063564A" w:rsidRDefault="00F604CE" w:rsidP="0063564A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Yakın çevresi ile ilgili gözlemlerine düşüncelerini katarak iki boyutlu çalışmaları aktarabilme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Resim Yapma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Yakın çevresi ile ilgili gözlemlerine düşüncelerini katarak iki boyutlu çalışmaları aktarabilme</w:t>
            </w: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Resim Yapma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 w:val="restart"/>
            <w:textDirection w:val="btLr"/>
            <w:vAlign w:val="center"/>
          </w:tcPr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26 ŞUBAT-2 MART</w:t>
            </w:r>
          </w:p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Birlikte çalışabilme, el becerilerini geliştirebilmek</w:t>
            </w: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Kâğıt İşleri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1342"/>
        </w:trPr>
        <w:tc>
          <w:tcPr>
            <w:tcW w:w="283" w:type="pct"/>
            <w:vMerge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Birlikte çalışabilme, el becerilerini geliştirebilmek</w:t>
            </w: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Kâğıt İşleri</w:t>
            </w:r>
          </w:p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 w:val="restart"/>
            <w:textDirection w:val="btLr"/>
            <w:vAlign w:val="center"/>
          </w:tcPr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5-9 MART</w:t>
            </w:r>
          </w:p>
          <w:p w:rsidR="00F604CE" w:rsidRPr="0063564A" w:rsidRDefault="00F604CE" w:rsidP="0063564A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harf bulmacaları çözerek sözcük dağarcığını geliştirebilme</w:t>
            </w: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Bulmaca Çözme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689"/>
        </w:trPr>
        <w:tc>
          <w:tcPr>
            <w:tcW w:w="283" w:type="pct"/>
            <w:vMerge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harf bulmacaları çözerek sözcük dağarcığını geliştirebilme</w:t>
            </w: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Bulmaca Çözme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666"/>
        </w:trPr>
        <w:tc>
          <w:tcPr>
            <w:tcW w:w="283" w:type="pct"/>
            <w:vMerge w:val="restart"/>
            <w:textDirection w:val="btLr"/>
            <w:vAlign w:val="center"/>
          </w:tcPr>
          <w:p w:rsidR="00F604CE" w:rsidRPr="0063564A" w:rsidRDefault="00F604CE" w:rsidP="00B17CD8">
            <w:pPr>
              <w:ind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12-16 MART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Birlikte şarkı söyleyebilme, şarkı söylemeye istekli olabilme</w:t>
            </w:r>
          </w:p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Şarkı Söyleme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87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Birlikte şarkı söyleyebilme, şarkı söylemeye istekli olabilme</w:t>
            </w: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Şarkı Söyleme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1157"/>
        </w:trPr>
        <w:tc>
          <w:tcPr>
            <w:tcW w:w="283" w:type="pct"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TARİH</w:t>
            </w:r>
          </w:p>
        </w:tc>
        <w:tc>
          <w:tcPr>
            <w:tcW w:w="287" w:type="pct"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ETKİNLİKLER</w:t>
            </w:r>
          </w:p>
        </w:tc>
        <w:tc>
          <w:tcPr>
            <w:tcW w:w="762" w:type="pc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KULLANILAN EĞİTİM TEKNOLOJİLERİ, ARAÇ VE GEREÇLER</w:t>
            </w: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 w:val="restart"/>
            <w:textDirection w:val="btLr"/>
            <w:vAlign w:val="center"/>
          </w:tcPr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19-23 MART</w:t>
            </w:r>
          </w:p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şiirleri doğal bir sesle okuyabilme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Şiir Okuma</w:t>
            </w:r>
          </w:p>
        </w:tc>
        <w:tc>
          <w:tcPr>
            <w:tcW w:w="762" w:type="pct"/>
            <w:vMerge w:val="restar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Bilgisayar,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Hikaye Kitapları,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Masal Kitapları,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Bulmacalar,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Çizgi Film cd’leri,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Şarkı cd’leri,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Sayışma ve Tekerleme Kitapları,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Toplar,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Defter, kalem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Karton, makas, yapıştırıcı</w:t>
            </w:r>
          </w:p>
        </w:tc>
      </w:tr>
      <w:tr w:rsidR="00F604CE" w:rsidRPr="0063564A">
        <w:trPr>
          <w:cantSplit/>
          <w:trHeight w:val="886"/>
        </w:trPr>
        <w:tc>
          <w:tcPr>
            <w:tcW w:w="283" w:type="pct"/>
            <w:vMerge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şiirleri doğal bir sesle okuyabilme</w:t>
            </w:r>
          </w:p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Şiir Okuma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 w:val="restart"/>
            <w:textDirection w:val="btLr"/>
            <w:vAlign w:val="center"/>
          </w:tcPr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26-30 MART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Sınıfta ya da bir topluluk önünde işitilebilecek, anlaşılabilecek biçimde güçlük çekmeden, kelimeleri yerli yerinde kullanarak konuşabilme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826"/>
        </w:trPr>
        <w:tc>
          <w:tcPr>
            <w:tcW w:w="283" w:type="pct"/>
            <w:vMerge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Düzeylerine uygun konuşmaları dinleme, olay, film vb. izleyebilme</w:t>
            </w: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Çizgi Film İzleme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 w:val="restart"/>
            <w:textDirection w:val="btLr"/>
            <w:vAlign w:val="center"/>
          </w:tcPr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2-6 NİSAN</w:t>
            </w:r>
          </w:p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Basit hareketleri içeren oyunlar oynayabilme</w:t>
            </w:r>
          </w:p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Oyun Oynama</w:t>
            </w:r>
          </w:p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resimler arasında ilişki kurarak gördüklerini anlatabilme</w:t>
            </w: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 w:val="restart"/>
            <w:textDirection w:val="btLr"/>
            <w:vAlign w:val="center"/>
          </w:tcPr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9-13 NİSAN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harf bulmacaları çözerek sözcük dağarcığını geliştirebilme</w:t>
            </w: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Bulmaca Çözme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Bildiği ve yeni öğrendiği bir fıkra anlatma</w:t>
            </w: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 w:val="restart"/>
            <w:textDirection w:val="btLr"/>
            <w:vAlign w:val="center"/>
          </w:tcPr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16-20 NİSAN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masalları olayların sırasını bozmadan anlatabilme</w:t>
            </w: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87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masalları olayların sırasını bozmadan anlatabilme</w:t>
            </w:r>
          </w:p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1077"/>
        </w:trPr>
        <w:tc>
          <w:tcPr>
            <w:tcW w:w="283" w:type="pct"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TARİH</w:t>
            </w:r>
          </w:p>
        </w:tc>
        <w:tc>
          <w:tcPr>
            <w:tcW w:w="287" w:type="pct"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ETKİNLİKLER</w:t>
            </w:r>
          </w:p>
        </w:tc>
        <w:tc>
          <w:tcPr>
            <w:tcW w:w="762" w:type="pc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KULLANILAN EĞİTİM TEKNOLOJİLERİ, ARAÇ VE GEREÇLER</w:t>
            </w: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 w:val="restart"/>
            <w:textDirection w:val="btLr"/>
            <w:vAlign w:val="center"/>
          </w:tcPr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24-27 NİSAN</w:t>
            </w:r>
          </w:p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Yakın çevresi ile ilgili gözlemlerine düşüncelerini katarak iki boyutlu çalışmaları aktarabilme</w:t>
            </w: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Resim Yapma</w:t>
            </w:r>
          </w:p>
        </w:tc>
        <w:tc>
          <w:tcPr>
            <w:tcW w:w="762" w:type="pct"/>
            <w:vMerge w:val="restar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Bilgisayar,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Hikaye Kitapları,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Masal Kitapları,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Bulmacalar,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Çizgi Film cd’leri,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Şarkı cd’leri,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Sayışma ve Tekerleme Kitapları,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Toplar,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Defter, kalem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Karton, makas, yapıştırıcı</w:t>
            </w: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Yakın çevresi ile ilgili gözlemlerine düşüncelerini katarak iki boyutlu çalışmaları aktarabilme</w:t>
            </w: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Resim Yapma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1023"/>
        </w:trPr>
        <w:tc>
          <w:tcPr>
            <w:tcW w:w="283" w:type="pct"/>
            <w:vMerge w:val="restart"/>
            <w:textDirection w:val="btLr"/>
            <w:vAlign w:val="center"/>
          </w:tcPr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30 NİSAN-4 MAYIS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Birlikte çalışabilme, el becerilerini geliştirebilmek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Bulmaca Çözme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954"/>
        </w:trPr>
        <w:tc>
          <w:tcPr>
            <w:tcW w:w="283" w:type="pct"/>
            <w:vMerge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Birlikte çalışabilme, el becerilerini geliştirebilmek</w:t>
            </w:r>
          </w:p>
          <w:p w:rsidR="00F604CE" w:rsidRPr="0063564A" w:rsidRDefault="00F604CE" w:rsidP="00B17CD8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16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Kâğıt İşleri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 w:val="restart"/>
            <w:textDirection w:val="btLr"/>
            <w:vAlign w:val="center"/>
          </w:tcPr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7-11 MAYIS</w:t>
            </w:r>
          </w:p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Seviyelerine uygun harf bulmacaları çözerek sözcük dağarcığını geliştirebilme</w:t>
            </w:r>
          </w:p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Bulmaca Çözme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Oynanılan sayışma ve tekerlemeleri özelliklerine uygun söylemeye istekli olabilme</w:t>
            </w:r>
          </w:p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 xml:space="preserve">Şarkı Söyleme 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 w:val="restart"/>
            <w:textDirection w:val="btLr"/>
            <w:vAlign w:val="center"/>
          </w:tcPr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14-18 MAYIS</w:t>
            </w:r>
          </w:p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 ve yazma alışkanlığı kazanabilme. Hazırlıksız Konuşmalar</w:t>
            </w:r>
          </w:p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 ve Yazma</w:t>
            </w:r>
          </w:p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 ve yazma alışkanlığı kazanabilme. Hazırlıksız Konuşmalar</w:t>
            </w:r>
          </w:p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Konuşmave Yazma</w:t>
            </w:r>
          </w:p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 w:val="restart"/>
            <w:textDirection w:val="btLr"/>
            <w:vAlign w:val="center"/>
          </w:tcPr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21-25 MAYIS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335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Sesli ve sessiz okuyabilme</w:t>
            </w:r>
          </w:p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Okuma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1045"/>
        </w:trPr>
        <w:tc>
          <w:tcPr>
            <w:tcW w:w="283" w:type="pct"/>
            <w:vMerge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87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Dinlediklerini, izlediklerini, okuduklarını doğru anlayabilme ve yorumlayabilme</w:t>
            </w:r>
          </w:p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</w:t>
            </w:r>
          </w:p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1077"/>
        </w:trPr>
        <w:tc>
          <w:tcPr>
            <w:tcW w:w="283" w:type="pct"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TARİH</w:t>
            </w:r>
          </w:p>
        </w:tc>
        <w:tc>
          <w:tcPr>
            <w:tcW w:w="287" w:type="pct"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ETKİNLİKLER</w:t>
            </w:r>
          </w:p>
        </w:tc>
        <w:tc>
          <w:tcPr>
            <w:tcW w:w="762" w:type="pc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KULLANILAN EĞİTİM TEKNOLOJİLERİ, ARAÇ VE GEREÇLER</w:t>
            </w: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 w:val="restart"/>
            <w:textDirection w:val="btLr"/>
            <w:vAlign w:val="center"/>
          </w:tcPr>
          <w:p w:rsidR="00F604CE" w:rsidRPr="0063564A" w:rsidRDefault="00F604CE" w:rsidP="00B17CD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28 MAYIS-1 HAZİRAN</w:t>
            </w:r>
          </w:p>
          <w:p w:rsidR="00F604CE" w:rsidRPr="0063564A" w:rsidRDefault="00F604CE" w:rsidP="00B3101C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Yaşadığı bir olayı güçlük çekmeden sözcükleri yerinde kullanarak anlatabilme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</w:t>
            </w:r>
          </w:p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2" w:type="pct"/>
            <w:vMerge w:val="restar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Bilgisayar,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Hikaye Kitapları,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Masal Kitapları,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Bulmacalar,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Çizgi Film cd’leri,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Şarkı cd’leri,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Sayışma ve Tekerleme Kitapları,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Toplar,</w:t>
            </w:r>
          </w:p>
        </w:tc>
      </w:tr>
      <w:tr w:rsidR="00F604CE" w:rsidRPr="0063564A">
        <w:trPr>
          <w:cantSplit/>
          <w:trHeight w:val="1523"/>
        </w:trPr>
        <w:tc>
          <w:tcPr>
            <w:tcW w:w="283" w:type="pct"/>
            <w:vMerge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Yaşadığı bir olayı güçlük çekmeden sözcükleri yerinde kullanarak anlatabilme</w:t>
            </w:r>
          </w:p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Güzel Konuşma</w:t>
            </w:r>
          </w:p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737"/>
        </w:trPr>
        <w:tc>
          <w:tcPr>
            <w:tcW w:w="283" w:type="pct"/>
            <w:vMerge w:val="restart"/>
            <w:textDirection w:val="btLr"/>
            <w:vAlign w:val="center"/>
          </w:tcPr>
          <w:p w:rsidR="00F604CE" w:rsidRPr="0063564A" w:rsidRDefault="00F604CE" w:rsidP="003E2425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4-8 HAZİRAN</w:t>
            </w:r>
          </w:p>
          <w:p w:rsidR="00F604CE" w:rsidRPr="0063564A" w:rsidRDefault="00F604CE" w:rsidP="003E2425">
            <w:pPr>
              <w:tabs>
                <w:tab w:val="left" w:pos="335"/>
                <w:tab w:val="left" w:pos="868"/>
                <w:tab w:val="left" w:pos="1077"/>
              </w:tabs>
              <w:ind w:right="1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3564A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Birlikte şarkı söyleyebilme, şarkı söylemeye istekli olabilme</w:t>
            </w:r>
          </w:p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Şarkı Söyleme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604CE" w:rsidRPr="0063564A">
        <w:trPr>
          <w:cantSplit/>
          <w:trHeight w:val="876"/>
        </w:trPr>
        <w:tc>
          <w:tcPr>
            <w:tcW w:w="283" w:type="pct"/>
            <w:vMerge/>
            <w:textDirection w:val="btLr"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87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476" w:type="pct"/>
            <w:vAlign w:val="center"/>
          </w:tcPr>
          <w:p w:rsidR="00F604CE" w:rsidRPr="0063564A" w:rsidRDefault="00F604CE" w:rsidP="00B17CD8">
            <w:pPr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Sevilen bir şarkıyı sınıfça söyleme</w:t>
            </w:r>
          </w:p>
          <w:p w:rsidR="00F604CE" w:rsidRPr="0063564A" w:rsidRDefault="00F604CE" w:rsidP="00B17CD8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16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192" w:type="pct"/>
            <w:vAlign w:val="center"/>
          </w:tcPr>
          <w:p w:rsidR="00F604CE" w:rsidRPr="0063564A" w:rsidRDefault="00F604CE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 w:cs="Cambria"/>
                <w:sz w:val="22"/>
                <w:szCs w:val="22"/>
              </w:rPr>
            </w:pPr>
            <w:r w:rsidRPr="0063564A">
              <w:rPr>
                <w:rFonts w:ascii="Cambria" w:hAnsi="Cambria" w:cs="Cambria"/>
                <w:sz w:val="22"/>
                <w:szCs w:val="22"/>
              </w:rPr>
              <w:t>Şarkı Söyleme</w:t>
            </w:r>
          </w:p>
        </w:tc>
        <w:tc>
          <w:tcPr>
            <w:tcW w:w="762" w:type="pct"/>
            <w:vMerge/>
            <w:vAlign w:val="center"/>
          </w:tcPr>
          <w:p w:rsidR="00F604CE" w:rsidRPr="0063564A" w:rsidRDefault="00F604CE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F604CE" w:rsidRPr="0063564A" w:rsidRDefault="00F604CE" w:rsidP="00B85005">
      <w:pPr>
        <w:rPr>
          <w:rFonts w:ascii="Cambria" w:hAnsi="Cambria" w:cs="Cambria"/>
          <w:sz w:val="22"/>
          <w:szCs w:val="22"/>
        </w:rPr>
      </w:pPr>
    </w:p>
    <w:p w:rsidR="00F604CE" w:rsidRDefault="00F604CE" w:rsidP="00A61A6B">
      <w:pPr>
        <w:rPr>
          <w:rFonts w:ascii="Cambria" w:hAnsi="Cambria" w:cs="Cambria"/>
        </w:rPr>
      </w:pPr>
      <w:hyperlink r:id="rId6" w:history="1">
        <w:r>
          <w:rPr>
            <w:rStyle w:val="Hyperlink"/>
            <w:rFonts w:ascii="Cambria" w:hAnsi="Cambria" w:cs="Cambria"/>
          </w:rPr>
          <w:t>www.sorubak.com</w:t>
        </w:r>
      </w:hyperlink>
      <w:r>
        <w:rPr>
          <w:rFonts w:ascii="Cambria" w:hAnsi="Cambria" w:cs="Cambria"/>
        </w:rPr>
        <w:t xml:space="preserve"> </w:t>
      </w:r>
    </w:p>
    <w:p w:rsidR="00F604CE" w:rsidRDefault="00F604CE" w:rsidP="00B011DA">
      <w:pPr>
        <w:rPr>
          <w:rFonts w:ascii="Cambria" w:hAnsi="Cambria" w:cs="Cambria"/>
          <w:sz w:val="22"/>
          <w:szCs w:val="22"/>
        </w:rPr>
      </w:pPr>
    </w:p>
    <w:p w:rsidR="00F604CE" w:rsidRDefault="00F604CE" w:rsidP="00B011DA">
      <w:pPr>
        <w:pStyle w:val="NoSpacing"/>
        <w:ind w:left="9372" w:firstLine="708"/>
        <w:rPr>
          <w:rFonts w:ascii="Cambria" w:hAnsi="Cambria" w:cs="Cambria"/>
          <w:lang w:val="en-US"/>
        </w:rPr>
      </w:pPr>
      <w:r>
        <w:rPr>
          <w:rFonts w:ascii="Cambria" w:hAnsi="Cambria" w:cs="Cambria"/>
          <w:lang w:val="en-US"/>
        </w:rPr>
        <w:t>UYGUNDUR</w:t>
      </w:r>
      <w:r>
        <w:rPr>
          <w:rFonts w:ascii="Cambria" w:hAnsi="Cambria" w:cs="Cambria"/>
          <w:lang w:val="en-US"/>
        </w:rPr>
        <w:tab/>
      </w:r>
      <w:r>
        <w:rPr>
          <w:rFonts w:ascii="Cambria" w:hAnsi="Cambria" w:cs="Cambria"/>
          <w:lang w:val="en-US"/>
        </w:rPr>
        <w:tab/>
      </w:r>
      <w:r>
        <w:rPr>
          <w:rFonts w:ascii="Cambria" w:hAnsi="Cambria" w:cs="Cambria"/>
          <w:lang w:val="en-US"/>
        </w:rPr>
        <w:tab/>
      </w:r>
      <w:r>
        <w:rPr>
          <w:rFonts w:ascii="Cambria" w:hAnsi="Cambria" w:cs="Cambria"/>
          <w:lang w:val="en-US"/>
        </w:rPr>
        <w:tab/>
      </w:r>
    </w:p>
    <w:p w:rsidR="00F604CE" w:rsidRDefault="00F604CE" w:rsidP="00B011DA">
      <w:pPr>
        <w:pStyle w:val="NoSpacing"/>
        <w:ind w:left="9372" w:firstLine="708"/>
        <w:rPr>
          <w:rFonts w:ascii="Cambria" w:hAnsi="Cambria" w:cs="Cambria"/>
          <w:lang w:val="en-US"/>
        </w:rPr>
      </w:pPr>
      <w:r>
        <w:rPr>
          <w:rFonts w:ascii="Cambria" w:hAnsi="Cambria" w:cs="Cambria"/>
          <w:lang w:val="en-US"/>
        </w:rPr>
        <w:t>18/09/2017</w:t>
      </w:r>
    </w:p>
    <w:p w:rsidR="00F604CE" w:rsidRDefault="00F604CE" w:rsidP="00B011DA">
      <w:pPr>
        <w:pStyle w:val="NoSpacing"/>
        <w:ind w:left="9372" w:firstLine="708"/>
        <w:rPr>
          <w:rFonts w:ascii="Cambria" w:hAnsi="Cambria" w:cs="Cambria"/>
        </w:rPr>
      </w:pPr>
    </w:p>
    <w:p w:rsidR="00F604CE" w:rsidRDefault="00F604CE" w:rsidP="00B011DA">
      <w:pPr>
        <w:rPr>
          <w:rFonts w:ascii="Cambria" w:hAnsi="Cambria" w:cs="Cambri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logo 3-a jpeg küçük" style="position:absolute;margin-left:70.5pt;margin-top:1.1pt;width:120pt;height:50.25pt;z-index:251658240;visibility:visible;mso-position-horizontal-relative:margin">
            <v:imagedata r:id="rId7" o:title=""/>
            <w10:wrap type="square" anchorx="margin"/>
          </v:shape>
        </w:pict>
      </w:r>
    </w:p>
    <w:p w:rsidR="00F604CE" w:rsidRDefault="00F604CE" w:rsidP="00B011DA">
      <w:pPr>
        <w:ind w:firstLine="708"/>
        <w:rPr>
          <w:rFonts w:ascii="Cambria" w:hAnsi="Cambria" w:cs="Cambria"/>
        </w:rPr>
      </w:pP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>……………………..</w:t>
      </w:r>
    </w:p>
    <w:p w:rsidR="00F604CE" w:rsidRDefault="00F604CE" w:rsidP="00B011DA">
      <w:pPr>
        <w:rPr>
          <w:rFonts w:ascii="Calibri" w:hAnsi="Calibri" w:cs="Calibri"/>
        </w:rPr>
      </w:pPr>
      <w:r>
        <w:rPr>
          <w:rFonts w:ascii="Cambria" w:hAnsi="Cambria" w:cs="Cambria"/>
        </w:rPr>
        <w:t xml:space="preserve">        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>Okul Müdürü</w:t>
      </w:r>
    </w:p>
    <w:p w:rsidR="00F604CE" w:rsidRDefault="00F604CE" w:rsidP="00B011DA">
      <w:pPr>
        <w:rPr>
          <w:rFonts w:ascii="Calibri Light" w:hAnsi="Calibri Light" w:cs="Calibri Light"/>
          <w:sz w:val="22"/>
          <w:szCs w:val="22"/>
        </w:rPr>
      </w:pPr>
    </w:p>
    <w:p w:rsidR="00F604CE" w:rsidRPr="0063564A" w:rsidRDefault="00F604CE" w:rsidP="00B011DA">
      <w:pPr>
        <w:pStyle w:val="NoSpacing"/>
        <w:ind w:left="8496" w:firstLine="708"/>
        <w:rPr>
          <w:rFonts w:ascii="Cambria" w:hAnsi="Cambria" w:cs="Cambria"/>
        </w:rPr>
      </w:pPr>
    </w:p>
    <w:sectPr w:rsidR="00F604CE" w:rsidRPr="0063564A" w:rsidSect="00E73AA8">
      <w:headerReference w:type="default" r:id="rId8"/>
      <w:footerReference w:type="default" r:id="rId9"/>
      <w:pgSz w:w="16838" w:h="11906" w:orient="landscape"/>
      <w:pgMar w:top="720" w:right="720" w:bottom="720" w:left="720" w:header="340" w:footer="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4CE" w:rsidRDefault="00F604CE" w:rsidP="00951CB2">
      <w:r>
        <w:separator/>
      </w:r>
    </w:p>
  </w:endnote>
  <w:endnote w:type="continuationSeparator" w:id="0">
    <w:p w:rsidR="00F604CE" w:rsidRDefault="00F604CE" w:rsidP="00951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 Light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4CE" w:rsidRDefault="00F604CE">
    <w:pPr>
      <w:pStyle w:val="Footer"/>
      <w:jc w:val="center"/>
    </w:pPr>
    <w:fldSimple w:instr="PAGE   \* MERGEFORMAT">
      <w:r>
        <w:rPr>
          <w:noProof/>
        </w:rPr>
        <w:t>8</w:t>
      </w:r>
    </w:fldSimple>
  </w:p>
  <w:p w:rsidR="00F604CE" w:rsidRDefault="00F604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4CE" w:rsidRDefault="00F604CE" w:rsidP="00951CB2">
      <w:r>
        <w:separator/>
      </w:r>
    </w:p>
  </w:footnote>
  <w:footnote w:type="continuationSeparator" w:id="0">
    <w:p w:rsidR="00F604CE" w:rsidRDefault="00F604CE" w:rsidP="00951C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4CE" w:rsidRPr="000C376C" w:rsidRDefault="00F604CE" w:rsidP="00253E2C">
    <w:pPr>
      <w:pStyle w:val="Stil"/>
      <w:jc w:val="center"/>
      <w:rPr>
        <w:rFonts w:ascii="Kayra" w:hAnsi="Kayra" w:cs="Kayra"/>
        <w:sz w:val="20"/>
        <w:szCs w:val="20"/>
      </w:rPr>
    </w:pPr>
    <w:r w:rsidRPr="000C376C">
      <w:rPr>
        <w:rFonts w:ascii="Kayra" w:hAnsi="Kayra" w:cs="Kayra"/>
        <w:sz w:val="20"/>
        <w:szCs w:val="20"/>
      </w:rPr>
      <w:t xml:space="preserve">2017-2018 EĞİTİM-ÖĞRETİM YILI </w:t>
    </w:r>
    <w:r w:rsidRPr="00660079">
      <w:rPr>
        <w:rFonts w:ascii="Kayra" w:hAnsi="Kayra" w:cs="Kayra"/>
        <w:b/>
        <w:bCs/>
        <w:sz w:val="20"/>
        <w:szCs w:val="20"/>
      </w:rPr>
      <w:t>ERBAA BÖLÜCEK İLKOKULU</w:t>
    </w:r>
    <w:r w:rsidRPr="000C376C">
      <w:rPr>
        <w:rFonts w:ascii="Kayra" w:hAnsi="Kayra" w:cs="Kayra"/>
        <w:sz w:val="20"/>
        <w:szCs w:val="20"/>
      </w:rPr>
      <w:t xml:space="preserve"> 3.SINIF </w:t>
    </w:r>
    <w:r>
      <w:rPr>
        <w:rFonts w:ascii="Kayra" w:hAnsi="Kayra" w:cs="Kayra"/>
        <w:b/>
        <w:bCs/>
        <w:sz w:val="20"/>
        <w:szCs w:val="20"/>
      </w:rPr>
      <w:t>SERBEST</w:t>
    </w:r>
    <w:r w:rsidRPr="000C376C">
      <w:rPr>
        <w:rFonts w:ascii="Kayra" w:hAnsi="Kayra" w:cs="Kayra"/>
        <w:b/>
        <w:bCs/>
        <w:sz w:val="20"/>
        <w:szCs w:val="20"/>
      </w:rPr>
      <w:t xml:space="preserve"> ETKİNLİKLER</w:t>
    </w:r>
    <w:r w:rsidRPr="000C376C">
      <w:rPr>
        <w:rFonts w:ascii="Kayra" w:hAnsi="Kayra" w:cs="Kayra"/>
        <w:sz w:val="20"/>
        <w:szCs w:val="20"/>
      </w:rPr>
      <w:t xml:space="preserve"> DERSİ ÜNİTELENDİRİLMİŞ</w:t>
    </w:r>
    <w:r>
      <w:rPr>
        <w:rFonts w:ascii="Kayra" w:hAnsi="Kayra" w:cs="Kayra"/>
        <w:sz w:val="20"/>
        <w:szCs w:val="20"/>
      </w:rPr>
      <w:t xml:space="preserve"> </w:t>
    </w:r>
    <w:r w:rsidRPr="000C376C">
      <w:rPr>
        <w:rFonts w:ascii="Kayra" w:hAnsi="Kayra" w:cs="Kayra"/>
        <w:sz w:val="20"/>
        <w:szCs w:val="20"/>
      </w:rPr>
      <w:t>YILLIK PLANI</w:t>
    </w:r>
  </w:p>
  <w:p w:rsidR="00F604CE" w:rsidRDefault="00F604C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299F"/>
    <w:rsid w:val="00030D31"/>
    <w:rsid w:val="000407C3"/>
    <w:rsid w:val="000545FB"/>
    <w:rsid w:val="00085562"/>
    <w:rsid w:val="00091BD0"/>
    <w:rsid w:val="000A1226"/>
    <w:rsid w:val="000C342D"/>
    <w:rsid w:val="000C376C"/>
    <w:rsid w:val="000C6C2D"/>
    <w:rsid w:val="000C7F7D"/>
    <w:rsid w:val="000E24BF"/>
    <w:rsid w:val="00114C81"/>
    <w:rsid w:val="00153EA5"/>
    <w:rsid w:val="0018475A"/>
    <w:rsid w:val="001873C9"/>
    <w:rsid w:val="001C4280"/>
    <w:rsid w:val="001D2BAC"/>
    <w:rsid w:val="001E6FD2"/>
    <w:rsid w:val="001E7CEF"/>
    <w:rsid w:val="00202128"/>
    <w:rsid w:val="0023239C"/>
    <w:rsid w:val="00253E2C"/>
    <w:rsid w:val="00284275"/>
    <w:rsid w:val="002A5114"/>
    <w:rsid w:val="002D02B7"/>
    <w:rsid w:val="002D5138"/>
    <w:rsid w:val="002E6F87"/>
    <w:rsid w:val="002F43A0"/>
    <w:rsid w:val="0035023C"/>
    <w:rsid w:val="00350C0F"/>
    <w:rsid w:val="003D25C9"/>
    <w:rsid w:val="003D7B63"/>
    <w:rsid w:val="003E2425"/>
    <w:rsid w:val="00405028"/>
    <w:rsid w:val="004344FF"/>
    <w:rsid w:val="004410F0"/>
    <w:rsid w:val="00461F40"/>
    <w:rsid w:val="00462C47"/>
    <w:rsid w:val="00465C54"/>
    <w:rsid w:val="00484ECF"/>
    <w:rsid w:val="005079B2"/>
    <w:rsid w:val="00514990"/>
    <w:rsid w:val="00543C86"/>
    <w:rsid w:val="005524B8"/>
    <w:rsid w:val="00594A27"/>
    <w:rsid w:val="005A1B6F"/>
    <w:rsid w:val="005D3E1D"/>
    <w:rsid w:val="005D4E93"/>
    <w:rsid w:val="00616E0E"/>
    <w:rsid w:val="00616EB8"/>
    <w:rsid w:val="00630CD0"/>
    <w:rsid w:val="0063564A"/>
    <w:rsid w:val="00660079"/>
    <w:rsid w:val="006600A0"/>
    <w:rsid w:val="0068199A"/>
    <w:rsid w:val="006819A2"/>
    <w:rsid w:val="00690D94"/>
    <w:rsid w:val="006B1128"/>
    <w:rsid w:val="006D3A8B"/>
    <w:rsid w:val="006D5E54"/>
    <w:rsid w:val="006E12CF"/>
    <w:rsid w:val="006E3093"/>
    <w:rsid w:val="007014E3"/>
    <w:rsid w:val="00716497"/>
    <w:rsid w:val="007171B3"/>
    <w:rsid w:val="00737CA0"/>
    <w:rsid w:val="00743108"/>
    <w:rsid w:val="00754A07"/>
    <w:rsid w:val="00787FA9"/>
    <w:rsid w:val="00795AD4"/>
    <w:rsid w:val="007A69C6"/>
    <w:rsid w:val="007D0D7D"/>
    <w:rsid w:val="007E6843"/>
    <w:rsid w:val="007F0948"/>
    <w:rsid w:val="007F2842"/>
    <w:rsid w:val="00802025"/>
    <w:rsid w:val="00846F72"/>
    <w:rsid w:val="00877F43"/>
    <w:rsid w:val="0089450C"/>
    <w:rsid w:val="008950FA"/>
    <w:rsid w:val="00916602"/>
    <w:rsid w:val="009176B6"/>
    <w:rsid w:val="009476B3"/>
    <w:rsid w:val="00951CB2"/>
    <w:rsid w:val="00980639"/>
    <w:rsid w:val="00980FFF"/>
    <w:rsid w:val="009A3480"/>
    <w:rsid w:val="00A061DB"/>
    <w:rsid w:val="00A12C47"/>
    <w:rsid w:val="00A371D4"/>
    <w:rsid w:val="00A4434D"/>
    <w:rsid w:val="00A61A6B"/>
    <w:rsid w:val="00A7680E"/>
    <w:rsid w:val="00AA5D6F"/>
    <w:rsid w:val="00AA6742"/>
    <w:rsid w:val="00AB6F8E"/>
    <w:rsid w:val="00B011DA"/>
    <w:rsid w:val="00B10244"/>
    <w:rsid w:val="00B17CD8"/>
    <w:rsid w:val="00B24876"/>
    <w:rsid w:val="00B3101C"/>
    <w:rsid w:val="00B45D7E"/>
    <w:rsid w:val="00B647EF"/>
    <w:rsid w:val="00B6788E"/>
    <w:rsid w:val="00B85005"/>
    <w:rsid w:val="00BA1A50"/>
    <w:rsid w:val="00BA299F"/>
    <w:rsid w:val="00BC4266"/>
    <w:rsid w:val="00BE3A36"/>
    <w:rsid w:val="00C1668C"/>
    <w:rsid w:val="00C31768"/>
    <w:rsid w:val="00C34252"/>
    <w:rsid w:val="00C56877"/>
    <w:rsid w:val="00C80660"/>
    <w:rsid w:val="00CB77B3"/>
    <w:rsid w:val="00CE1F2D"/>
    <w:rsid w:val="00CE79E8"/>
    <w:rsid w:val="00D1241D"/>
    <w:rsid w:val="00D20D11"/>
    <w:rsid w:val="00D4447C"/>
    <w:rsid w:val="00D5320B"/>
    <w:rsid w:val="00D535AA"/>
    <w:rsid w:val="00DA669E"/>
    <w:rsid w:val="00DD1913"/>
    <w:rsid w:val="00DE100F"/>
    <w:rsid w:val="00DF3EDA"/>
    <w:rsid w:val="00E0687A"/>
    <w:rsid w:val="00E159F4"/>
    <w:rsid w:val="00E40474"/>
    <w:rsid w:val="00E45871"/>
    <w:rsid w:val="00E73AA8"/>
    <w:rsid w:val="00E96B76"/>
    <w:rsid w:val="00ED4DC2"/>
    <w:rsid w:val="00EF5531"/>
    <w:rsid w:val="00F01FCF"/>
    <w:rsid w:val="00F04CBA"/>
    <w:rsid w:val="00F41CB0"/>
    <w:rsid w:val="00F604CE"/>
    <w:rsid w:val="00FB7A10"/>
    <w:rsid w:val="00FC2F09"/>
    <w:rsid w:val="00FD3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26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A299F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Char">
    <w:name w:val="Ün Char"/>
    <w:basedOn w:val="Normal"/>
    <w:uiPriority w:val="99"/>
    <w:rsid w:val="00BA299F"/>
    <w:pPr>
      <w:tabs>
        <w:tab w:val="left" w:pos="335"/>
        <w:tab w:val="left" w:pos="1078"/>
        <w:tab w:val="left" w:pos="1218"/>
      </w:tabs>
      <w:spacing w:line="200" w:lineRule="exact"/>
    </w:pPr>
    <w:rPr>
      <w:sz w:val="14"/>
      <w:szCs w:val="14"/>
    </w:rPr>
  </w:style>
  <w:style w:type="paragraph" w:customStyle="1" w:styleId="M">
    <w:name w:val="M"/>
    <w:basedOn w:val="Normal"/>
    <w:uiPriority w:val="99"/>
    <w:rsid w:val="00BA299F"/>
    <w:pPr>
      <w:tabs>
        <w:tab w:val="left" w:pos="403"/>
        <w:tab w:val="left" w:pos="590"/>
        <w:tab w:val="left" w:pos="1078"/>
        <w:tab w:val="left" w:pos="1218"/>
      </w:tabs>
      <w:spacing w:line="200" w:lineRule="exact"/>
      <w:ind w:left="227" w:hanging="227"/>
      <w:jc w:val="center"/>
    </w:pPr>
    <w:rPr>
      <w:b/>
      <w:bCs/>
      <w:sz w:val="14"/>
      <w:szCs w:val="14"/>
    </w:rPr>
  </w:style>
  <w:style w:type="paragraph" w:customStyle="1" w:styleId="yeni">
    <w:name w:val="yeni"/>
    <w:basedOn w:val="Normal"/>
    <w:link w:val="yeniChar"/>
    <w:uiPriority w:val="99"/>
    <w:rsid w:val="00BA299F"/>
    <w:pPr>
      <w:tabs>
        <w:tab w:val="left" w:pos="227"/>
        <w:tab w:val="left" w:pos="403"/>
        <w:tab w:val="left" w:pos="590"/>
        <w:tab w:val="left" w:pos="1078"/>
        <w:tab w:val="left" w:pos="1218"/>
      </w:tabs>
      <w:spacing w:before="40" w:after="40" w:line="240" w:lineRule="atLeast"/>
    </w:pPr>
    <w:rPr>
      <w:sz w:val="20"/>
      <w:szCs w:val="20"/>
    </w:rPr>
  </w:style>
  <w:style w:type="paragraph" w:customStyle="1" w:styleId="nCharChar">
    <w:name w:val="Ün Char Char"/>
    <w:basedOn w:val="Normal"/>
    <w:uiPriority w:val="99"/>
    <w:rsid w:val="00BA299F"/>
    <w:pPr>
      <w:tabs>
        <w:tab w:val="left" w:pos="335"/>
        <w:tab w:val="left" w:pos="1078"/>
        <w:tab w:val="left" w:pos="1218"/>
      </w:tabs>
      <w:spacing w:line="200" w:lineRule="exact"/>
    </w:pPr>
    <w:rPr>
      <w:sz w:val="14"/>
      <w:szCs w:val="14"/>
    </w:rPr>
  </w:style>
  <w:style w:type="paragraph" w:customStyle="1" w:styleId="Baslk">
    <w:name w:val="Baslık"/>
    <w:basedOn w:val="Normal"/>
    <w:uiPriority w:val="99"/>
    <w:rsid w:val="00BA299F"/>
    <w:pPr>
      <w:tabs>
        <w:tab w:val="left" w:pos="227"/>
        <w:tab w:val="left" w:pos="403"/>
        <w:tab w:val="left" w:pos="590"/>
        <w:tab w:val="left" w:pos="1078"/>
        <w:tab w:val="left" w:pos="1218"/>
      </w:tabs>
      <w:spacing w:before="40" w:after="40" w:line="240" w:lineRule="atLeast"/>
    </w:pPr>
    <w:rPr>
      <w:b/>
      <w:bCs/>
      <w:color w:val="FF0000"/>
      <w:sz w:val="20"/>
      <w:szCs w:val="20"/>
    </w:rPr>
  </w:style>
  <w:style w:type="character" w:customStyle="1" w:styleId="yeniChar">
    <w:name w:val="yeni Char"/>
    <w:link w:val="yeni"/>
    <w:uiPriority w:val="99"/>
    <w:locked/>
    <w:rsid w:val="00BA299F"/>
    <w:rPr>
      <w:sz w:val="24"/>
      <w:szCs w:val="24"/>
      <w:lang w:val="tr-TR" w:eastAsia="tr-TR"/>
    </w:rPr>
  </w:style>
  <w:style w:type="character" w:customStyle="1" w:styleId="Normal1">
    <w:name w:val="Normal1"/>
    <w:uiPriority w:val="99"/>
    <w:rsid w:val="00BA299F"/>
    <w:rPr>
      <w:rFonts w:ascii="Helvetica" w:hAnsi="Helvetica" w:cs="Helvetica"/>
      <w:sz w:val="24"/>
      <w:szCs w:val="24"/>
    </w:rPr>
  </w:style>
  <w:style w:type="paragraph" w:styleId="Header">
    <w:name w:val="header"/>
    <w:basedOn w:val="Normal"/>
    <w:link w:val="HeaderChar"/>
    <w:uiPriority w:val="99"/>
    <w:rsid w:val="00951CB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51CB2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951CB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51CB2"/>
    <w:rPr>
      <w:sz w:val="24"/>
      <w:szCs w:val="24"/>
    </w:rPr>
  </w:style>
  <w:style w:type="paragraph" w:styleId="NoSpacing">
    <w:name w:val="No Spacing"/>
    <w:link w:val="NoSpacingChar"/>
    <w:uiPriority w:val="99"/>
    <w:qFormat/>
    <w:rsid w:val="00951CB2"/>
    <w:rPr>
      <w:rFonts w:ascii="Calibri" w:hAnsi="Calibri" w:cs="Calibri"/>
      <w:lang w:eastAsia="en-US"/>
    </w:rPr>
  </w:style>
  <w:style w:type="character" w:styleId="Hyperlink">
    <w:name w:val="Hyperlink"/>
    <w:basedOn w:val="DefaultParagraphFont"/>
    <w:uiPriority w:val="99"/>
    <w:rsid w:val="00514990"/>
    <w:rPr>
      <w:color w:val="0563C1"/>
      <w:u w:val="single"/>
    </w:rPr>
  </w:style>
  <w:style w:type="paragraph" w:customStyle="1" w:styleId="Stil">
    <w:name w:val="Stil"/>
    <w:basedOn w:val="Normal"/>
    <w:next w:val="Header"/>
    <w:uiPriority w:val="99"/>
    <w:rsid w:val="00253E2C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NoSpacingChar">
    <w:name w:val="No Spacing Char"/>
    <w:link w:val="NoSpacing"/>
    <w:uiPriority w:val="99"/>
    <w:locked/>
    <w:rsid w:val="00B011DA"/>
    <w:rPr>
      <w:rFonts w:ascii="Calibri" w:eastAsia="Times New Roman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28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8</Pages>
  <Words>1295</Words>
  <Characters>7384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Muhammet Temiz</dc:creator>
  <cp:keywords/>
  <dc:description/>
  <cp:lastModifiedBy>Edanur</cp:lastModifiedBy>
  <cp:revision>4</cp:revision>
  <dcterms:created xsi:type="dcterms:W3CDTF">2017-09-04T16:02:00Z</dcterms:created>
  <dcterms:modified xsi:type="dcterms:W3CDTF">2017-09-11T16:35:00Z</dcterms:modified>
</cp:coreProperties>
</file>